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body>
    <w:p w:rsidR="002810D0" w:rsidP="00A057B4" w:rsidRDefault="008839C3" w14:paraId="0F9A33CA" w14:textId="25C35874">
      <w:pPr>
        <w:pStyle w:val="Overskriftforinnholdsfortegnelse"/>
        <w:spacing w:before="80" w:after="20" w:line="240" w:lineRule="auto"/>
        <w:rPr>
          <w:sz w:val="24"/>
          <w:szCs w:val="24"/>
        </w:rPr>
      </w:pPr>
      <w:r w:rsidRPr="00522090">
        <w:rPr>
          <w:noProof/>
          <w:color w:val="FFFFFF" w:themeColor="background1"/>
        </w:rPr>
        <mc:AlternateContent>
          <mc:Choice Requires="wps">
            <w:drawing>
              <wp:anchor distT="0" distB="0" distL="114300" distR="114300" simplePos="0" relativeHeight="251658243" behindDoc="1" locked="1" layoutInCell="1" allowOverlap="1" wp14:anchorId="5225134F" wp14:editId="734267AA">
                <wp:simplePos x="0" y="0"/>
                <wp:positionH relativeFrom="page">
                  <wp:posOffset>-17780</wp:posOffset>
                </wp:positionH>
                <wp:positionV relativeFrom="page">
                  <wp:align>top</wp:align>
                </wp:positionV>
                <wp:extent cx="7559675" cy="6051550"/>
                <wp:effectExtent l="0" t="0" r="3175" b="6350"/>
                <wp:wrapNone/>
                <wp:docPr id="58" name="Rektangel 5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550"/>
                        </a:xfrm>
                        <a:prstGeom prst="rect">
                          <a:avLst/>
                        </a:prstGeom>
                        <a:blipFill dpi="0" rotWithShape="1">
                          <a:blip r:embed="rId12"/>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1A31527E">
              <v:rect id="Rektangel 58" style="position:absolute;margin-left:-1.4pt;margin-top:0;width:595.25pt;height:476.5pt;z-index:-251658237;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alt="&quot;&quot;" o:spid="_x0000_s1026" stroked="f" strokeweight="1pt" w14:anchorId="54FB286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">
                <v:fill type="frame" o:title="" recolor="t" rotate="t" r:id="rId13"/>
                <w10:wrap anchorx="page" anchory="page"/>
                <w10:anchorlock/>
              </v:rect>
            </w:pict>
          </mc:Fallback>
        </mc:AlternateContent>
      </w:r>
      <w:r w:rsidR="00DE4589">
        <w:br/>
      </w:r>
    </w:p>
    <w:p w:rsidR="008839C3" w:rsidP="008839C3" w:rsidRDefault="008839C3" w14:paraId="6FDC59EB" w14:textId="77777777"/>
    <w:p w:rsidR="008839C3" w:rsidP="008839C3" w:rsidRDefault="008839C3" w14:paraId="0B06867B" w14:textId="77777777"/>
    <w:p w:rsidR="008839C3" w:rsidP="008839C3" w:rsidRDefault="008839C3" w14:paraId="0ABD2111" w14:textId="77777777"/>
    <w:p w:rsidR="008839C3" w:rsidP="008839C3" w:rsidRDefault="008839C3" w14:paraId="60F42F34" w14:textId="77777777"/>
    <w:p w:rsidR="008839C3" w:rsidP="008839C3" w:rsidRDefault="008839C3" w14:paraId="797D91D4" w14:textId="77777777"/>
    <w:p w:rsidR="008839C3" w:rsidP="008839C3" w:rsidRDefault="008839C3" w14:paraId="6274CB8B" w14:textId="77777777"/>
    <w:p w:rsidR="008839C3" w:rsidP="008839C3" w:rsidRDefault="008839C3" w14:paraId="74405C74" w14:textId="77777777"/>
    <w:p w:rsidR="008839C3" w:rsidP="008839C3" w:rsidRDefault="008839C3" w14:paraId="632FD9A7" w14:textId="77777777"/>
    <w:p w:rsidR="008839C3" w:rsidP="008839C3" w:rsidRDefault="008839C3" w14:paraId="334A9DFE" w14:textId="77777777"/>
    <w:p w:rsidR="008839C3" w:rsidP="008839C3" w:rsidRDefault="008839C3" w14:paraId="087FE015" w14:textId="77777777"/>
    <w:p w:rsidR="008839C3" w:rsidP="008839C3" w:rsidRDefault="008839C3" w14:paraId="00C69BDA" w14:textId="77777777"/>
    <w:p w:rsidR="008839C3" w:rsidP="008839C3" w:rsidRDefault="008839C3" w14:paraId="190B449E" w14:textId="77777777"/>
    <w:p w:rsidR="008839C3" w:rsidP="008839C3" w:rsidRDefault="008839C3" w14:paraId="13EE2FD8" w14:textId="77777777"/>
    <w:p w:rsidR="008839C3" w:rsidP="008839C3" w:rsidRDefault="008839C3" w14:paraId="3C7B5630" w14:textId="77777777"/>
    <w:p w:rsidR="008839C3" w:rsidP="008839C3" w:rsidRDefault="008839C3" w14:paraId="1F9E02BE" w14:textId="77777777"/>
    <w:p w:rsidR="008839C3" w:rsidP="008839C3" w:rsidRDefault="008839C3" w14:paraId="131D1503" w14:textId="77777777"/>
    <w:p w:rsidR="008839C3" w:rsidP="008839C3" w:rsidRDefault="008839C3" w14:paraId="0ACF35BA" w14:textId="77777777"/>
    <w:p w:rsidR="008839C3" w:rsidP="008839C3" w:rsidRDefault="00DB7A8F" w14:paraId="00C5DE28" w14:textId="33A550E9">
      <w:r>
        <w:rPr>
          <w:noProof/>
        </w:rPr>
        <w:drawing>
          <wp:inline distT="0" distB="0" distL="0" distR="0" wp14:anchorId="681DCB91" wp14:editId="5A175A1B">
            <wp:extent cx="2380615" cy="665480"/>
            <wp:effectExtent l="0" t="0" r="635" b="1270"/>
            <wp:docPr id="59" name="Grafikk 59" descr="Møre og Romsdal fylkeskommune.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Grafikk 59" descr="Møre og Romsdal fylkeskommune. Logo.&#10;"/>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380615" cy="665480"/>
                    </a:xfrm>
                    <a:prstGeom prst="rect">
                      <a:avLst/>
                    </a:prstGeom>
                  </pic:spPr>
                </pic:pic>
              </a:graphicData>
            </a:graphic>
          </wp:inline>
        </w:drawing>
      </w:r>
    </w:p>
    <w:p w:rsidR="008839C3" w:rsidP="008839C3" w:rsidRDefault="00BB0B05" w14:paraId="082C25EC" w14:textId="01F5A7DA">
      <w:r>
        <w:rPr>
          <w:noProof/>
          <w:color w:val="FFFFFF" w:themeColor="background1"/>
        </w:rPr>
        <mc:AlternateContent>
          <mc:Choice Requires="wps">
            <w:drawing>
              <wp:anchor distT="0" distB="0" distL="114300" distR="114300" simplePos="0" relativeHeight="251658244" behindDoc="1" locked="1" layoutInCell="1" allowOverlap="1" wp14:anchorId="4834F5D1" wp14:editId="3BB021BD">
                <wp:simplePos x="0" y="0"/>
                <wp:positionH relativeFrom="page">
                  <wp:align>left</wp:align>
                </wp:positionH>
                <wp:positionV relativeFrom="page">
                  <wp:posOffset>5828030</wp:posOffset>
                </wp:positionV>
                <wp:extent cx="7559675" cy="4648835"/>
                <wp:effectExtent l="0" t="0" r="3175" b="0"/>
                <wp:wrapNone/>
                <wp:docPr id="56" name="Rektangel 5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6488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20167E" w:rsidR="00677C10" w:rsidP="00677C10" w:rsidRDefault="000814A0" w14:paraId="6F0B15B7" w14:textId="04CC2C91">
                            <w:pPr>
                              <w:pStyle w:val="Overskrift1"/>
                              <w:rPr>
                                <w:color w:val="FFFFFF" w:themeColor="background1"/>
                                <w:lang w:val="nn-NO"/>
                              </w:rPr>
                            </w:pPr>
                            <w:sdt>
                              <w:sdtPr>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EndPr/>
                              <w:sdtContent>
                                <w:r>
                                  <w:rPr>
                                    <w:color w:val="FFFFFF" w:themeColor="background1"/>
                                    <w:lang w:val="nn-NO"/>
                                  </w:rPr>
                                  <w:t>Møre og Romsdal-modellen</w:t>
                                </w:r>
                              </w:sdtContent>
                            </w:sdt>
                          </w:p>
                          <w:p w:rsidRPr="0020167E" w:rsidR="009C7DDB" w:rsidP="009C7DDB" w:rsidRDefault="009E1055" w14:paraId="10341A31" w14:textId="7EB4A7A4">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p>
                          <w:p w:rsidR="00677C10" w:rsidP="00DB7A8F" w:rsidRDefault="00677C10" w14:paraId="2A167C6D" w14:textId="2BD951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9386C6">
              <v:rect id="Rektangel 56" style="position:absolute;margin-left:0;margin-top:458.9pt;width:595.25pt;height:366.05pt;z-index:-25165823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007fba [3205]" stroked="f" strokeweight="1pt" w14:anchorId="4834F5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">
                <v:textbox>
                  <w:txbxContent>
                    <w:p w:rsidRPr="0020167E" w:rsidR="00677C10" w:rsidP="00677C10" w:rsidRDefault="000814A0" w14:paraId="0CC59569" w14:textId="04CC2C91">
                      <w:pPr>
                        <w:pStyle w:val="Overskrift1"/>
                        <w:rPr>
                          <w:color w:val="FFFFFF" w:themeColor="background1"/>
                          <w:lang w:val="nn-NO"/>
                        </w:rPr>
                      </w:pPr>
                      <w:sdt>
                        <w:sdtPr>
                          <w:id w:val="1421963994"/>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EndPr/>
                        <w:sdtContent>
                          <w:r>
                            <w:rPr>
                              <w:color w:val="FFFFFF" w:themeColor="background1"/>
                              <w:lang w:val="nn-NO"/>
                            </w:rPr>
                            <w:t>Møre og Romsdal-modellen</w:t>
                          </w:r>
                        </w:sdtContent>
                      </w:sdt>
                    </w:p>
                    <w:p w:rsidRPr="0020167E" w:rsidR="009C7DDB" w:rsidP="009C7DDB" w:rsidRDefault="009E1055" w14:paraId="272673F3" w14:textId="7EB4A7A4">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p>
                    <w:p w:rsidR="00677C10" w:rsidP="00DB7A8F" w:rsidRDefault="00677C10" w14:paraId="672A6659" w14:textId="2BD951F0">
                      <w:pPr>
                        <w:jc w:val="center"/>
                      </w:pPr>
                    </w:p>
                  </w:txbxContent>
                </v:textbox>
                <w10:wrap anchorx="page" anchory="page"/>
                <w10:anchorlock/>
              </v:rect>
            </w:pict>
          </mc:Fallback>
        </mc:AlternateContent>
      </w:r>
    </w:p>
    <w:p w:rsidR="008839C3" w:rsidP="008839C3" w:rsidRDefault="008839C3" w14:paraId="3C10B785" w14:textId="77777777"/>
    <w:p w:rsidR="008839C3" w:rsidP="008839C3" w:rsidRDefault="008839C3" w14:paraId="5E1F791B" w14:textId="77777777"/>
    <w:p w:rsidR="008839C3" w:rsidP="008839C3" w:rsidRDefault="008839C3" w14:paraId="5DECF17B" w14:textId="77777777"/>
    <w:p w:rsidR="008839C3" w:rsidP="008839C3" w:rsidRDefault="008839C3" w14:paraId="19C1DDB6" w14:textId="77777777"/>
    <w:p w:rsidR="008839C3" w:rsidP="008839C3" w:rsidRDefault="008839C3" w14:paraId="2648F883" w14:textId="77777777"/>
    <w:p w:rsidR="008839C3" w:rsidP="008839C3" w:rsidRDefault="008839C3" w14:paraId="393C31EF" w14:textId="54F61E61"/>
    <w:p w:rsidR="008839C3" w:rsidP="008839C3" w:rsidRDefault="008839C3" w14:paraId="23F58CA4" w14:textId="77777777"/>
    <w:p w:rsidRPr="008839C3" w:rsidR="008839C3" w:rsidP="008839C3" w:rsidRDefault="008839C3" w14:paraId="791F582F" w14:textId="77777777"/>
    <w:sdt>
      <w:sdtPr>
        <w:rPr>
          <w:rFonts w:ascii="Poppins Medium" w:hAnsi="Poppins Medium" w:cs="Poppins Medium" w:eastAsiaTheme="minorHAnsi"/>
          <w:b w:val="0"/>
          <w:bCs w:val="0"/>
          <w:noProof/>
          <w:color w:val="auto"/>
          <w:sz w:val="21"/>
          <w:szCs w:val="21"/>
        </w:rPr>
        <w:id w:val="624830407"/>
        <w:docPartObj>
          <w:docPartGallery w:val="Table of Contents"/>
          <w:docPartUnique/>
        </w:docPartObj>
      </w:sdtPr>
      <w:sdtEndPr/>
      <w:sdtContent>
        <w:p w:rsidR="002810D0" w:rsidRDefault="002810D0" w14:paraId="29C181F5" w14:textId="6A64993C">
          <w:pPr>
            <w:pStyle w:val="Overskriftforinnholdsfortegnelse"/>
          </w:pPr>
          <w:r>
            <w:t>Innhold</w:t>
          </w:r>
        </w:p>
        <w:p w:rsidR="0021271C" w:rsidRDefault="0021271C" w14:paraId="623A002E" w14:textId="55D709BD">
          <w:pPr>
            <w:pStyle w:val="INNH2"/>
            <w:tabs>
              <w:tab w:val="left" w:pos="1080"/>
            </w:tabs>
            <w:rPr>
              <w:rFonts w:asciiTheme="minorHAnsi" w:hAnsiTheme="minorHAnsi" w:eastAsiaTheme="minorEastAsia" w:cstheme="minorBidi"/>
              <w:kern w:val="2"/>
              <w:sz w:val="22"/>
              <w:szCs w:val="22"/>
              <w:lang w:eastAsia="nb-NO"/>
              <w14:ligatures w14:val="standardContextual"/>
            </w:rPr>
          </w:pPr>
          <w:r>
            <w:fldChar w:fldCharType="begin"/>
          </w:r>
          <w:r>
            <w:instrText xml:space="preserve"> TOC \o "1-3" \h \z \u </w:instrText>
          </w:r>
          <w:r>
            <w:fldChar w:fldCharType="separate"/>
          </w:r>
          <w:hyperlink w:history="1" w:anchor="_Toc155248487">
            <w:r w:rsidRPr="006734F3">
              <w:rPr>
                <w:rStyle w:val="Hyperkobling"/>
              </w:rPr>
              <w:t>1.</w:t>
            </w:r>
            <w:r>
              <w:rPr>
                <w:rFonts w:asciiTheme="minorHAnsi" w:hAnsiTheme="minorHAnsi" w:eastAsiaTheme="minorEastAsia" w:cstheme="minorBidi"/>
                <w:kern w:val="2"/>
                <w:sz w:val="22"/>
                <w:szCs w:val="22"/>
                <w:lang w:eastAsia="nb-NO"/>
                <w14:ligatures w14:val="standardContextual"/>
              </w:rPr>
              <w:tab/>
            </w:r>
            <w:r w:rsidRPr="006734F3">
              <w:rPr>
                <w:rStyle w:val="Hyperkobling"/>
              </w:rPr>
              <w:t>HMS-kort</w:t>
            </w:r>
            <w:r>
              <w:rPr>
                <w:webHidden/>
              </w:rPr>
              <w:tab/>
            </w:r>
            <w:r>
              <w:rPr>
                <w:webHidden/>
              </w:rPr>
              <w:fldChar w:fldCharType="begin"/>
            </w:r>
            <w:r>
              <w:rPr>
                <w:webHidden/>
              </w:rPr>
              <w:instrText xml:space="preserve"> PAGEREF _Toc155248487 \h </w:instrText>
            </w:r>
            <w:r>
              <w:rPr>
                <w:webHidden/>
              </w:rPr>
            </w:r>
            <w:r>
              <w:rPr>
                <w:webHidden/>
              </w:rPr>
              <w:fldChar w:fldCharType="separate"/>
            </w:r>
            <w:r>
              <w:rPr>
                <w:webHidden/>
              </w:rPr>
              <w:t>1</w:t>
            </w:r>
            <w:r>
              <w:rPr>
                <w:webHidden/>
              </w:rPr>
              <w:fldChar w:fldCharType="end"/>
            </w:r>
          </w:hyperlink>
        </w:p>
        <w:p w:rsidR="0021271C" w:rsidRDefault="000814A0" w14:paraId="6625CAE9" w14:textId="3C5D01AB">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88">
            <w:r w:rsidRPr="006734F3" w:rsidR="0021271C">
              <w:rPr>
                <w:rStyle w:val="Hyperkobling"/>
              </w:rPr>
              <w:t>2.</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Lønn- og arbeidsvilkår</w:t>
            </w:r>
            <w:r w:rsidR="0021271C">
              <w:rPr>
                <w:webHidden/>
              </w:rPr>
              <w:tab/>
            </w:r>
            <w:r w:rsidR="0021271C">
              <w:rPr>
                <w:webHidden/>
              </w:rPr>
              <w:fldChar w:fldCharType="begin"/>
            </w:r>
            <w:r w:rsidR="0021271C">
              <w:rPr>
                <w:webHidden/>
              </w:rPr>
              <w:instrText xml:space="preserve"> PAGEREF _Toc155248488 \h </w:instrText>
            </w:r>
            <w:r w:rsidR="0021271C">
              <w:rPr>
                <w:webHidden/>
              </w:rPr>
            </w:r>
            <w:r w:rsidR="0021271C">
              <w:rPr>
                <w:webHidden/>
              </w:rPr>
              <w:fldChar w:fldCharType="separate"/>
            </w:r>
            <w:r w:rsidR="0021271C">
              <w:rPr>
                <w:webHidden/>
              </w:rPr>
              <w:t>1</w:t>
            </w:r>
            <w:r w:rsidR="0021271C">
              <w:rPr>
                <w:webHidden/>
              </w:rPr>
              <w:fldChar w:fldCharType="end"/>
            </w:r>
          </w:hyperlink>
        </w:p>
        <w:p w:rsidR="0021271C" w:rsidRDefault="000814A0" w14:paraId="52E6438E" w14:textId="3A83D175">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89">
            <w:r w:rsidRPr="006734F3" w:rsidR="0021271C">
              <w:rPr>
                <w:rStyle w:val="Hyperkobling"/>
              </w:rPr>
              <w:t>3.</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Obligatorisk tjenestepensjon</w:t>
            </w:r>
            <w:r w:rsidR="0021271C">
              <w:rPr>
                <w:webHidden/>
              </w:rPr>
              <w:tab/>
            </w:r>
            <w:r w:rsidR="0021271C">
              <w:rPr>
                <w:webHidden/>
              </w:rPr>
              <w:fldChar w:fldCharType="begin"/>
            </w:r>
            <w:r w:rsidR="0021271C">
              <w:rPr>
                <w:webHidden/>
              </w:rPr>
              <w:instrText xml:space="preserve"> PAGEREF _Toc155248489 \h </w:instrText>
            </w:r>
            <w:r w:rsidR="0021271C">
              <w:rPr>
                <w:webHidden/>
              </w:rPr>
            </w:r>
            <w:r w:rsidR="0021271C">
              <w:rPr>
                <w:webHidden/>
              </w:rPr>
              <w:fldChar w:fldCharType="separate"/>
            </w:r>
            <w:r w:rsidR="0021271C">
              <w:rPr>
                <w:webHidden/>
              </w:rPr>
              <w:t>2</w:t>
            </w:r>
            <w:r w:rsidR="0021271C">
              <w:rPr>
                <w:webHidden/>
              </w:rPr>
              <w:fldChar w:fldCharType="end"/>
            </w:r>
          </w:hyperlink>
        </w:p>
        <w:p w:rsidR="0021271C" w:rsidRDefault="000814A0" w14:paraId="66BA828A" w14:textId="4AC14300">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0">
            <w:r w:rsidRPr="006734F3" w:rsidR="0021271C">
              <w:rPr>
                <w:rStyle w:val="Hyperkobling"/>
              </w:rPr>
              <w:t>4.</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Betaling av lønn mv. til bank eller foretak med rett til å drive betalingsformidling</w:t>
            </w:r>
            <w:r w:rsidR="0021271C">
              <w:rPr>
                <w:webHidden/>
              </w:rPr>
              <w:tab/>
            </w:r>
            <w:r w:rsidR="0021271C">
              <w:rPr>
                <w:webHidden/>
              </w:rPr>
              <w:fldChar w:fldCharType="begin"/>
            </w:r>
            <w:r w:rsidR="0021271C">
              <w:rPr>
                <w:webHidden/>
              </w:rPr>
              <w:instrText xml:space="preserve"> PAGEREF _Toc155248490 \h </w:instrText>
            </w:r>
            <w:r w:rsidR="0021271C">
              <w:rPr>
                <w:webHidden/>
              </w:rPr>
            </w:r>
            <w:r w:rsidR="0021271C">
              <w:rPr>
                <w:webHidden/>
              </w:rPr>
              <w:fldChar w:fldCharType="separate"/>
            </w:r>
            <w:r w:rsidR="0021271C">
              <w:rPr>
                <w:webHidden/>
              </w:rPr>
              <w:t>3</w:t>
            </w:r>
            <w:r w:rsidR="0021271C">
              <w:rPr>
                <w:webHidden/>
              </w:rPr>
              <w:fldChar w:fldCharType="end"/>
            </w:r>
          </w:hyperlink>
        </w:p>
        <w:p w:rsidR="0021271C" w:rsidRDefault="000814A0" w14:paraId="1C2ECDD0" w14:textId="7565BDDC">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1">
            <w:r w:rsidRPr="006734F3" w:rsidR="0021271C">
              <w:rPr>
                <w:rStyle w:val="Hyperkobling"/>
              </w:rPr>
              <w:t>5.</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Forbud mot manglende respekt for fagorganisering og kollektive forhandlinger (ILOs kjernekonvensjoner 87 og 98)</w:t>
            </w:r>
            <w:r w:rsidR="0021271C">
              <w:rPr>
                <w:webHidden/>
              </w:rPr>
              <w:tab/>
            </w:r>
            <w:r w:rsidR="0021271C">
              <w:rPr>
                <w:webHidden/>
              </w:rPr>
              <w:fldChar w:fldCharType="begin"/>
            </w:r>
            <w:r w:rsidR="0021271C">
              <w:rPr>
                <w:webHidden/>
              </w:rPr>
              <w:instrText xml:space="preserve"> PAGEREF _Toc155248491 \h </w:instrText>
            </w:r>
            <w:r w:rsidR="0021271C">
              <w:rPr>
                <w:webHidden/>
              </w:rPr>
            </w:r>
            <w:r w:rsidR="0021271C">
              <w:rPr>
                <w:webHidden/>
              </w:rPr>
              <w:fldChar w:fldCharType="separate"/>
            </w:r>
            <w:r w:rsidR="0021271C">
              <w:rPr>
                <w:webHidden/>
              </w:rPr>
              <w:t>3</w:t>
            </w:r>
            <w:r w:rsidR="0021271C">
              <w:rPr>
                <w:webHidden/>
              </w:rPr>
              <w:fldChar w:fldCharType="end"/>
            </w:r>
          </w:hyperlink>
        </w:p>
        <w:p w:rsidR="0021271C" w:rsidRDefault="000814A0" w14:paraId="4A9A6AB2" w14:textId="43026355">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2">
            <w:r w:rsidRPr="006734F3" w:rsidR="0021271C">
              <w:rPr>
                <w:rStyle w:val="Hyperkobling"/>
              </w:rPr>
              <w:t>6.</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Krav til dokumentert yrkesskadeforsikring</w:t>
            </w:r>
            <w:r w:rsidR="0021271C">
              <w:rPr>
                <w:webHidden/>
              </w:rPr>
              <w:tab/>
            </w:r>
            <w:r w:rsidR="0021271C">
              <w:rPr>
                <w:webHidden/>
              </w:rPr>
              <w:fldChar w:fldCharType="begin"/>
            </w:r>
            <w:r w:rsidR="0021271C">
              <w:rPr>
                <w:webHidden/>
              </w:rPr>
              <w:instrText xml:space="preserve"> PAGEREF _Toc155248492 \h </w:instrText>
            </w:r>
            <w:r w:rsidR="0021271C">
              <w:rPr>
                <w:webHidden/>
              </w:rPr>
            </w:r>
            <w:r w:rsidR="0021271C">
              <w:rPr>
                <w:webHidden/>
              </w:rPr>
              <w:fldChar w:fldCharType="separate"/>
            </w:r>
            <w:r w:rsidR="0021271C">
              <w:rPr>
                <w:webHidden/>
              </w:rPr>
              <w:t>4</w:t>
            </w:r>
            <w:r w:rsidR="0021271C">
              <w:rPr>
                <w:webHidden/>
              </w:rPr>
              <w:fldChar w:fldCharType="end"/>
            </w:r>
          </w:hyperlink>
        </w:p>
        <w:p w:rsidR="0021271C" w:rsidRDefault="000814A0" w14:paraId="20FC091B" w14:textId="3A504AEF">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3">
            <w:r w:rsidRPr="006734F3" w:rsidR="0021271C">
              <w:rPr>
                <w:rStyle w:val="Hyperkobling"/>
              </w:rPr>
              <w:t>7.</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Krav til bruk av faglærte håndverkere</w:t>
            </w:r>
            <w:r w:rsidR="0021271C">
              <w:rPr>
                <w:webHidden/>
              </w:rPr>
              <w:tab/>
            </w:r>
            <w:r w:rsidR="0021271C">
              <w:rPr>
                <w:webHidden/>
              </w:rPr>
              <w:fldChar w:fldCharType="begin"/>
            </w:r>
            <w:r w:rsidR="0021271C">
              <w:rPr>
                <w:webHidden/>
              </w:rPr>
              <w:instrText xml:space="preserve"> PAGEREF _Toc155248493 \h </w:instrText>
            </w:r>
            <w:r w:rsidR="0021271C">
              <w:rPr>
                <w:webHidden/>
              </w:rPr>
            </w:r>
            <w:r w:rsidR="0021271C">
              <w:rPr>
                <w:webHidden/>
              </w:rPr>
              <w:fldChar w:fldCharType="separate"/>
            </w:r>
            <w:r w:rsidR="0021271C">
              <w:rPr>
                <w:webHidden/>
              </w:rPr>
              <w:t>4</w:t>
            </w:r>
            <w:r w:rsidR="0021271C">
              <w:rPr>
                <w:webHidden/>
              </w:rPr>
              <w:fldChar w:fldCharType="end"/>
            </w:r>
          </w:hyperlink>
        </w:p>
        <w:p w:rsidR="0021271C" w:rsidRDefault="000814A0" w14:paraId="7FF60D7F" w14:textId="5FF6B82B">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4">
            <w:r w:rsidRPr="006734F3" w:rsidR="0021271C">
              <w:rPr>
                <w:rStyle w:val="Hyperkobling"/>
              </w:rPr>
              <w:t>8.</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Krav til bruk av lærlinger</w:t>
            </w:r>
            <w:r w:rsidR="0021271C">
              <w:rPr>
                <w:webHidden/>
              </w:rPr>
              <w:tab/>
            </w:r>
            <w:r w:rsidR="0021271C">
              <w:rPr>
                <w:webHidden/>
              </w:rPr>
              <w:fldChar w:fldCharType="begin"/>
            </w:r>
            <w:r w:rsidR="0021271C">
              <w:rPr>
                <w:webHidden/>
              </w:rPr>
              <w:instrText xml:space="preserve"> PAGEREF _Toc155248494 \h </w:instrText>
            </w:r>
            <w:r w:rsidR="0021271C">
              <w:rPr>
                <w:webHidden/>
              </w:rPr>
            </w:r>
            <w:r w:rsidR="0021271C">
              <w:rPr>
                <w:webHidden/>
              </w:rPr>
              <w:fldChar w:fldCharType="separate"/>
            </w:r>
            <w:r w:rsidR="0021271C">
              <w:rPr>
                <w:webHidden/>
              </w:rPr>
              <w:t>4</w:t>
            </w:r>
            <w:r w:rsidR="0021271C">
              <w:rPr>
                <w:webHidden/>
              </w:rPr>
              <w:fldChar w:fldCharType="end"/>
            </w:r>
          </w:hyperlink>
        </w:p>
        <w:p w:rsidR="0021271C" w:rsidRDefault="000814A0" w14:paraId="1D70C649" w14:textId="19A71E6F">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5">
            <w:r w:rsidRPr="006734F3" w:rsidR="0021271C">
              <w:rPr>
                <w:rStyle w:val="Hyperkobling"/>
              </w:rPr>
              <w:t>9.</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Mannskapslister og innsyn i oversiktslister</w:t>
            </w:r>
            <w:r w:rsidR="0021271C">
              <w:rPr>
                <w:webHidden/>
              </w:rPr>
              <w:tab/>
            </w:r>
            <w:r w:rsidR="0021271C">
              <w:rPr>
                <w:webHidden/>
              </w:rPr>
              <w:fldChar w:fldCharType="begin"/>
            </w:r>
            <w:r w:rsidR="0021271C">
              <w:rPr>
                <w:webHidden/>
              </w:rPr>
              <w:instrText xml:space="preserve"> PAGEREF _Toc155248495 \h </w:instrText>
            </w:r>
            <w:r w:rsidR="0021271C">
              <w:rPr>
                <w:webHidden/>
              </w:rPr>
            </w:r>
            <w:r w:rsidR="0021271C">
              <w:rPr>
                <w:webHidden/>
              </w:rPr>
              <w:fldChar w:fldCharType="separate"/>
            </w:r>
            <w:r w:rsidR="0021271C">
              <w:rPr>
                <w:webHidden/>
              </w:rPr>
              <w:t>5</w:t>
            </w:r>
            <w:r w:rsidR="0021271C">
              <w:rPr>
                <w:webHidden/>
              </w:rPr>
              <w:fldChar w:fldCharType="end"/>
            </w:r>
          </w:hyperlink>
        </w:p>
        <w:p w:rsidR="0021271C" w:rsidRDefault="000814A0" w14:paraId="0A73AFD2" w14:textId="33FEC853">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6">
            <w:r w:rsidRPr="006734F3" w:rsidR="0021271C">
              <w:rPr>
                <w:rStyle w:val="Hyperkobling"/>
                <w:lang w:val="en-US"/>
              </w:rPr>
              <w:t>10.</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lang w:val="en-US"/>
              </w:rPr>
              <w:t>Internkontroll – SHA</w:t>
            </w:r>
            <w:r w:rsidR="0021271C">
              <w:rPr>
                <w:webHidden/>
              </w:rPr>
              <w:tab/>
            </w:r>
            <w:r w:rsidR="0021271C">
              <w:rPr>
                <w:webHidden/>
              </w:rPr>
              <w:fldChar w:fldCharType="begin"/>
            </w:r>
            <w:r w:rsidR="0021271C">
              <w:rPr>
                <w:webHidden/>
              </w:rPr>
              <w:instrText xml:space="preserve"> PAGEREF _Toc155248496 \h </w:instrText>
            </w:r>
            <w:r w:rsidR="0021271C">
              <w:rPr>
                <w:webHidden/>
              </w:rPr>
            </w:r>
            <w:r w:rsidR="0021271C">
              <w:rPr>
                <w:webHidden/>
              </w:rPr>
              <w:fldChar w:fldCharType="separate"/>
            </w:r>
            <w:r w:rsidR="0021271C">
              <w:rPr>
                <w:webHidden/>
              </w:rPr>
              <w:t>6</w:t>
            </w:r>
            <w:r w:rsidR="0021271C">
              <w:rPr>
                <w:webHidden/>
              </w:rPr>
              <w:fldChar w:fldCharType="end"/>
            </w:r>
          </w:hyperlink>
        </w:p>
        <w:p w:rsidR="0021271C" w:rsidRDefault="000814A0" w14:paraId="132CC1D7" w14:textId="0E710EAE">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7">
            <w:r w:rsidRPr="006734F3" w:rsidR="0021271C">
              <w:rPr>
                <w:rStyle w:val="Hyperkobling"/>
              </w:rPr>
              <w:t>11.</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Bruk av underleverandør – begrensning i antall ledd</w:t>
            </w:r>
            <w:r w:rsidR="0021271C">
              <w:rPr>
                <w:webHidden/>
              </w:rPr>
              <w:tab/>
            </w:r>
            <w:r w:rsidR="0021271C">
              <w:rPr>
                <w:webHidden/>
              </w:rPr>
              <w:fldChar w:fldCharType="begin"/>
            </w:r>
            <w:r w:rsidR="0021271C">
              <w:rPr>
                <w:webHidden/>
              </w:rPr>
              <w:instrText xml:space="preserve"> PAGEREF _Toc155248497 \h </w:instrText>
            </w:r>
            <w:r w:rsidR="0021271C">
              <w:rPr>
                <w:webHidden/>
              </w:rPr>
            </w:r>
            <w:r w:rsidR="0021271C">
              <w:rPr>
                <w:webHidden/>
              </w:rPr>
              <w:fldChar w:fldCharType="separate"/>
            </w:r>
            <w:r w:rsidR="0021271C">
              <w:rPr>
                <w:webHidden/>
              </w:rPr>
              <w:t>7</w:t>
            </w:r>
            <w:r w:rsidR="0021271C">
              <w:rPr>
                <w:webHidden/>
              </w:rPr>
              <w:fldChar w:fldCharType="end"/>
            </w:r>
          </w:hyperlink>
        </w:p>
        <w:p w:rsidR="0021271C" w:rsidRDefault="000814A0" w14:paraId="37151193" w14:textId="639656E2">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8">
            <w:r w:rsidRPr="006734F3" w:rsidR="0021271C">
              <w:rPr>
                <w:rStyle w:val="Hyperkobling"/>
              </w:rPr>
              <w:t>12.</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Krav til elektronisk betaling</w:t>
            </w:r>
            <w:r w:rsidR="0021271C">
              <w:rPr>
                <w:webHidden/>
              </w:rPr>
              <w:tab/>
            </w:r>
            <w:r w:rsidR="0021271C">
              <w:rPr>
                <w:webHidden/>
              </w:rPr>
              <w:fldChar w:fldCharType="begin"/>
            </w:r>
            <w:r w:rsidR="0021271C">
              <w:rPr>
                <w:webHidden/>
              </w:rPr>
              <w:instrText xml:space="preserve"> PAGEREF _Toc155248498 \h </w:instrText>
            </w:r>
            <w:r w:rsidR="0021271C">
              <w:rPr>
                <w:webHidden/>
              </w:rPr>
            </w:r>
            <w:r w:rsidR="0021271C">
              <w:rPr>
                <w:webHidden/>
              </w:rPr>
              <w:fldChar w:fldCharType="separate"/>
            </w:r>
            <w:r w:rsidR="0021271C">
              <w:rPr>
                <w:webHidden/>
              </w:rPr>
              <w:t>8</w:t>
            </w:r>
            <w:r w:rsidR="0021271C">
              <w:rPr>
                <w:webHidden/>
              </w:rPr>
              <w:fldChar w:fldCharType="end"/>
            </w:r>
          </w:hyperlink>
        </w:p>
        <w:p w:rsidR="0021271C" w:rsidRDefault="000814A0" w14:paraId="3E4FFE48" w14:textId="03A5BDFA">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499">
            <w:r w:rsidRPr="006734F3" w:rsidR="0021271C">
              <w:rPr>
                <w:rStyle w:val="Hyperkobling"/>
                <w:rFonts w:eastAsia="Times New Roman"/>
                <w:lang w:eastAsia="nb-NO"/>
              </w:rPr>
              <w:t>13.</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Fonts w:eastAsia="Times New Roman"/>
                <w:lang w:eastAsia="nb-NO"/>
              </w:rPr>
              <w:t>Manglende betaling av skatt og avgift</w:t>
            </w:r>
            <w:r w:rsidR="0021271C">
              <w:rPr>
                <w:webHidden/>
              </w:rPr>
              <w:tab/>
            </w:r>
            <w:r w:rsidR="0021271C">
              <w:rPr>
                <w:webHidden/>
              </w:rPr>
              <w:fldChar w:fldCharType="begin"/>
            </w:r>
            <w:r w:rsidR="0021271C">
              <w:rPr>
                <w:webHidden/>
              </w:rPr>
              <w:instrText xml:space="preserve"> PAGEREF _Toc155248499 \h </w:instrText>
            </w:r>
            <w:r w:rsidR="0021271C">
              <w:rPr>
                <w:webHidden/>
              </w:rPr>
            </w:r>
            <w:r w:rsidR="0021271C">
              <w:rPr>
                <w:webHidden/>
              </w:rPr>
              <w:fldChar w:fldCharType="separate"/>
            </w:r>
            <w:r w:rsidR="0021271C">
              <w:rPr>
                <w:webHidden/>
              </w:rPr>
              <w:t>8</w:t>
            </w:r>
            <w:r w:rsidR="0021271C">
              <w:rPr>
                <w:webHidden/>
              </w:rPr>
              <w:fldChar w:fldCharType="end"/>
            </w:r>
          </w:hyperlink>
        </w:p>
        <w:p w:rsidR="0021271C" w:rsidRDefault="000814A0" w14:paraId="1DDAEDBE" w14:textId="716C43E0">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500">
            <w:r w:rsidRPr="006734F3" w:rsidR="0021271C">
              <w:rPr>
                <w:rStyle w:val="Hyperkobling"/>
              </w:rPr>
              <w:t>14.</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Rapportering til oppdrags- og arbeidsforholdregisteret (OAR)</w:t>
            </w:r>
            <w:r w:rsidR="0021271C">
              <w:rPr>
                <w:webHidden/>
              </w:rPr>
              <w:tab/>
            </w:r>
            <w:r w:rsidR="0021271C">
              <w:rPr>
                <w:webHidden/>
              </w:rPr>
              <w:fldChar w:fldCharType="begin"/>
            </w:r>
            <w:r w:rsidR="0021271C">
              <w:rPr>
                <w:webHidden/>
              </w:rPr>
              <w:instrText xml:space="preserve"> PAGEREF _Toc155248500 \h </w:instrText>
            </w:r>
            <w:r w:rsidR="0021271C">
              <w:rPr>
                <w:webHidden/>
              </w:rPr>
            </w:r>
            <w:r w:rsidR="0021271C">
              <w:rPr>
                <w:webHidden/>
              </w:rPr>
              <w:fldChar w:fldCharType="separate"/>
            </w:r>
            <w:r w:rsidR="0021271C">
              <w:rPr>
                <w:webHidden/>
              </w:rPr>
              <w:t>8</w:t>
            </w:r>
            <w:r w:rsidR="0021271C">
              <w:rPr>
                <w:webHidden/>
              </w:rPr>
              <w:fldChar w:fldCharType="end"/>
            </w:r>
          </w:hyperlink>
        </w:p>
        <w:p w:rsidR="0021271C" w:rsidRDefault="000814A0" w14:paraId="72DF66D7" w14:textId="7D35ED89">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501">
            <w:r w:rsidRPr="006734F3" w:rsidR="0021271C">
              <w:rPr>
                <w:rStyle w:val="Hyperkobling"/>
              </w:rPr>
              <w:t>15.</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Pliktig medlemskap i leverandørregister</w:t>
            </w:r>
            <w:r w:rsidR="0021271C">
              <w:rPr>
                <w:webHidden/>
              </w:rPr>
              <w:tab/>
            </w:r>
            <w:r w:rsidR="0021271C">
              <w:rPr>
                <w:webHidden/>
              </w:rPr>
              <w:fldChar w:fldCharType="begin"/>
            </w:r>
            <w:r w:rsidR="0021271C">
              <w:rPr>
                <w:webHidden/>
              </w:rPr>
              <w:instrText xml:space="preserve"> PAGEREF _Toc155248501 \h </w:instrText>
            </w:r>
            <w:r w:rsidR="0021271C">
              <w:rPr>
                <w:webHidden/>
              </w:rPr>
            </w:r>
            <w:r w:rsidR="0021271C">
              <w:rPr>
                <w:webHidden/>
              </w:rPr>
              <w:fldChar w:fldCharType="separate"/>
            </w:r>
            <w:r w:rsidR="0021271C">
              <w:rPr>
                <w:webHidden/>
              </w:rPr>
              <w:t>8</w:t>
            </w:r>
            <w:r w:rsidR="0021271C">
              <w:rPr>
                <w:webHidden/>
              </w:rPr>
              <w:fldChar w:fldCharType="end"/>
            </w:r>
          </w:hyperlink>
        </w:p>
        <w:p w:rsidR="0021271C" w:rsidRDefault="000814A0" w14:paraId="7F79379E" w14:textId="3FD8B331">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502">
            <w:r w:rsidRPr="006734F3" w:rsidR="0021271C">
              <w:rPr>
                <w:rStyle w:val="Hyperkobling"/>
              </w:rPr>
              <w:t>16.</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Revisjon</w:t>
            </w:r>
            <w:r w:rsidR="0021271C">
              <w:rPr>
                <w:webHidden/>
              </w:rPr>
              <w:tab/>
            </w:r>
            <w:r w:rsidR="0021271C">
              <w:rPr>
                <w:webHidden/>
              </w:rPr>
              <w:fldChar w:fldCharType="begin"/>
            </w:r>
            <w:r w:rsidR="0021271C">
              <w:rPr>
                <w:webHidden/>
              </w:rPr>
              <w:instrText xml:space="preserve"> PAGEREF _Toc155248502 \h </w:instrText>
            </w:r>
            <w:r w:rsidR="0021271C">
              <w:rPr>
                <w:webHidden/>
              </w:rPr>
            </w:r>
            <w:r w:rsidR="0021271C">
              <w:rPr>
                <w:webHidden/>
              </w:rPr>
              <w:fldChar w:fldCharType="separate"/>
            </w:r>
            <w:r w:rsidR="0021271C">
              <w:rPr>
                <w:webHidden/>
              </w:rPr>
              <w:t>9</w:t>
            </w:r>
            <w:r w:rsidR="0021271C">
              <w:rPr>
                <w:webHidden/>
              </w:rPr>
              <w:fldChar w:fldCharType="end"/>
            </w:r>
          </w:hyperlink>
        </w:p>
        <w:p w:rsidR="0021271C" w:rsidRDefault="000814A0" w14:paraId="6857AFCB" w14:textId="7DE01C92">
          <w:pPr>
            <w:pStyle w:val="INNH2"/>
            <w:rPr>
              <w:rFonts w:asciiTheme="minorHAnsi" w:hAnsiTheme="minorHAnsi" w:eastAsiaTheme="minorEastAsia" w:cstheme="minorBidi"/>
              <w:kern w:val="2"/>
              <w:sz w:val="22"/>
              <w:szCs w:val="22"/>
              <w:lang w:eastAsia="nb-NO"/>
              <w14:ligatures w14:val="standardContextual"/>
            </w:rPr>
          </w:pPr>
          <w:hyperlink w:history="1" w:anchor="_Toc155248503">
            <w:r w:rsidRPr="006734F3" w:rsidR="0021271C">
              <w:rPr>
                <w:rStyle w:val="Hyperkobling"/>
              </w:rPr>
              <w:t xml:space="preserve">17.  </w:t>
            </w:r>
            <w:r w:rsidR="00F6552B">
              <w:rPr>
                <w:rStyle w:val="Hyperkobling"/>
              </w:rPr>
              <w:t xml:space="preserve">         </w:t>
            </w:r>
            <w:r w:rsidRPr="006734F3" w:rsidR="0021271C">
              <w:rPr>
                <w:rStyle w:val="Hyperkobling"/>
              </w:rPr>
              <w:t>Videreføring av kontraktkrav</w:t>
            </w:r>
            <w:r w:rsidR="0021271C">
              <w:rPr>
                <w:webHidden/>
              </w:rPr>
              <w:tab/>
            </w:r>
            <w:r w:rsidR="0021271C">
              <w:rPr>
                <w:webHidden/>
              </w:rPr>
              <w:fldChar w:fldCharType="begin"/>
            </w:r>
            <w:r w:rsidR="0021271C">
              <w:rPr>
                <w:webHidden/>
              </w:rPr>
              <w:instrText xml:space="preserve"> PAGEREF _Toc155248503 \h </w:instrText>
            </w:r>
            <w:r w:rsidR="0021271C">
              <w:rPr>
                <w:webHidden/>
              </w:rPr>
            </w:r>
            <w:r w:rsidR="0021271C">
              <w:rPr>
                <w:webHidden/>
              </w:rPr>
              <w:fldChar w:fldCharType="separate"/>
            </w:r>
            <w:r w:rsidR="0021271C">
              <w:rPr>
                <w:webHidden/>
              </w:rPr>
              <w:t>9</w:t>
            </w:r>
            <w:r w:rsidR="0021271C">
              <w:rPr>
                <w:webHidden/>
              </w:rPr>
              <w:fldChar w:fldCharType="end"/>
            </w:r>
          </w:hyperlink>
        </w:p>
        <w:p w:rsidR="0021271C" w:rsidRDefault="000814A0" w14:paraId="06FFE148" w14:textId="58F11B16">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504">
            <w:r w:rsidRPr="006734F3" w:rsidR="0021271C">
              <w:rPr>
                <w:rStyle w:val="Hyperkobling"/>
              </w:rPr>
              <w:t>18.</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Kontroll</w:t>
            </w:r>
            <w:r w:rsidR="0021271C">
              <w:rPr>
                <w:webHidden/>
              </w:rPr>
              <w:tab/>
            </w:r>
            <w:r w:rsidR="0021271C">
              <w:rPr>
                <w:webHidden/>
              </w:rPr>
              <w:fldChar w:fldCharType="begin"/>
            </w:r>
            <w:r w:rsidR="0021271C">
              <w:rPr>
                <w:webHidden/>
              </w:rPr>
              <w:instrText xml:space="preserve"> PAGEREF _Toc155248504 \h </w:instrText>
            </w:r>
            <w:r w:rsidR="0021271C">
              <w:rPr>
                <w:webHidden/>
              </w:rPr>
            </w:r>
            <w:r w:rsidR="0021271C">
              <w:rPr>
                <w:webHidden/>
              </w:rPr>
              <w:fldChar w:fldCharType="separate"/>
            </w:r>
            <w:r w:rsidR="0021271C">
              <w:rPr>
                <w:webHidden/>
              </w:rPr>
              <w:t>10</w:t>
            </w:r>
            <w:r w:rsidR="0021271C">
              <w:rPr>
                <w:webHidden/>
              </w:rPr>
              <w:fldChar w:fldCharType="end"/>
            </w:r>
          </w:hyperlink>
        </w:p>
        <w:p w:rsidR="0021271C" w:rsidRDefault="000814A0" w14:paraId="2172352A" w14:textId="03EA4347">
          <w:pPr>
            <w:pStyle w:val="INNH2"/>
            <w:tabs>
              <w:tab w:val="left" w:pos="1080"/>
            </w:tabs>
            <w:rPr>
              <w:rFonts w:asciiTheme="minorHAnsi" w:hAnsiTheme="minorHAnsi" w:eastAsiaTheme="minorEastAsia" w:cstheme="minorBidi"/>
              <w:kern w:val="2"/>
              <w:sz w:val="22"/>
              <w:szCs w:val="22"/>
              <w:lang w:eastAsia="nb-NO"/>
              <w14:ligatures w14:val="standardContextual"/>
            </w:rPr>
          </w:pPr>
          <w:hyperlink w:history="1" w:anchor="_Toc155248505">
            <w:r w:rsidRPr="006734F3" w:rsidR="0021271C">
              <w:rPr>
                <w:rStyle w:val="Hyperkobling"/>
              </w:rPr>
              <w:t>19.</w:t>
            </w:r>
            <w:r w:rsidR="0021271C">
              <w:rPr>
                <w:rFonts w:asciiTheme="minorHAnsi" w:hAnsiTheme="minorHAnsi" w:eastAsiaTheme="minorEastAsia" w:cstheme="minorBidi"/>
                <w:kern w:val="2"/>
                <w:sz w:val="22"/>
                <w:szCs w:val="22"/>
                <w:lang w:eastAsia="nb-NO"/>
                <w14:ligatures w14:val="standardContextual"/>
              </w:rPr>
              <w:tab/>
            </w:r>
            <w:r w:rsidRPr="006734F3" w:rsidR="0021271C">
              <w:rPr>
                <w:rStyle w:val="Hyperkobling"/>
              </w:rPr>
              <w:t>Sanksjoner til Møre og Romsdal-modellen</w:t>
            </w:r>
            <w:r w:rsidR="0021271C">
              <w:rPr>
                <w:webHidden/>
              </w:rPr>
              <w:tab/>
            </w:r>
            <w:r w:rsidR="0021271C">
              <w:rPr>
                <w:webHidden/>
              </w:rPr>
              <w:fldChar w:fldCharType="begin"/>
            </w:r>
            <w:r w:rsidR="0021271C">
              <w:rPr>
                <w:webHidden/>
              </w:rPr>
              <w:instrText xml:space="preserve"> PAGEREF _Toc155248505 \h </w:instrText>
            </w:r>
            <w:r w:rsidR="0021271C">
              <w:rPr>
                <w:webHidden/>
              </w:rPr>
            </w:r>
            <w:r w:rsidR="0021271C">
              <w:rPr>
                <w:webHidden/>
              </w:rPr>
              <w:fldChar w:fldCharType="separate"/>
            </w:r>
            <w:r w:rsidR="0021271C">
              <w:rPr>
                <w:webHidden/>
              </w:rPr>
              <w:t>10</w:t>
            </w:r>
            <w:r w:rsidR="0021271C">
              <w:rPr>
                <w:webHidden/>
              </w:rPr>
              <w:fldChar w:fldCharType="end"/>
            </w:r>
          </w:hyperlink>
        </w:p>
        <w:p w:rsidR="00826D97" w:rsidP="5CD4E1F7" w:rsidRDefault="0021271C" w14:paraId="5BC84E8C" w14:textId="356E53F7">
          <w:pPr>
            <w:pStyle w:val="INNH2"/>
            <w:tabs>
              <w:tab w:val="clear" w:pos="9402"/>
              <w:tab w:val="left" w:pos="630"/>
              <w:tab w:val="right" w:leader="dot" w:pos="9405"/>
            </w:tabs>
            <w:rPr>
              <w:rStyle w:val="Hyperkobling"/>
              <w:kern w:val="2"/>
              <w:lang w:eastAsia="nb-NO"/>
              <w14:ligatures w14:val="standardContextual"/>
            </w:rPr>
          </w:pPr>
          <w:r>
            <w:fldChar w:fldCharType="end"/>
          </w:r>
        </w:p>
      </w:sdtContent>
    </w:sdt>
    <w:p w:rsidR="002810D0" w:rsidRDefault="002810D0" w14:paraId="7FA368F8" w14:textId="3E3A6D2C"/>
    <w:p w:rsidR="003C01D6" w:rsidP="00A057B4" w:rsidRDefault="003C01D6" w14:paraId="28B572AE" w14:textId="6710EE7E">
      <w:pPr>
        <w:pStyle w:val="Overskriftforinnholdsfortegnelse"/>
        <w:spacing w:before="80" w:after="20" w:line="240" w:lineRule="auto"/>
        <w:rPr>
          <w:sz w:val="24"/>
          <w:szCs w:val="24"/>
        </w:rPr>
      </w:pPr>
    </w:p>
    <w:p w:rsidRPr="004F596E" w:rsidR="004F596E" w:rsidP="004F596E" w:rsidRDefault="004F596E" w14:paraId="6504BA4A" w14:textId="77777777"/>
    <w:p w:rsidR="5CD4E1F7" w:rsidP="5CD4E1F7" w:rsidRDefault="5CD4E1F7" w14:paraId="4A517424" w14:textId="1A88AADC"/>
    <w:p w:rsidR="5CD4E1F7" w:rsidP="5CD4E1F7" w:rsidRDefault="5CD4E1F7" w14:paraId="41605ED8" w14:textId="123156E8"/>
    <w:p w:rsidR="5CD4E1F7" w:rsidP="5CD4E1F7" w:rsidRDefault="5CD4E1F7" w14:paraId="64BCAD2E" w14:textId="35DBC59A"/>
    <w:p w:rsidR="5CD4E1F7" w:rsidP="5CD4E1F7" w:rsidRDefault="5CD4E1F7" w14:paraId="5F470D6F" w14:textId="0A89AD34"/>
    <w:p w:rsidRPr="003C01D6" w:rsidR="003C01D6" w:rsidP="490C9D5C" w:rsidRDefault="003C01D6" w14:paraId="1FF2A369" w14:textId="7B578214"/>
    <w:p w:rsidRPr="00993B93" w:rsidR="00993B93" w:rsidP="0541F2C4" w:rsidRDefault="00993B93" w14:paraId="768D2C9A" w14:textId="12E16785">
      <w:pPr>
        <w:keepLines/>
        <w:spacing w:line="240" w:lineRule="auto"/>
      </w:pPr>
    </w:p>
    <w:p w:rsidRPr="0020167E" w:rsidR="00B76E4B" w:rsidP="00962213" w:rsidRDefault="00CF1456" w14:paraId="20F504EA" w14:textId="2A857D52">
      <w:pPr>
        <w:pStyle w:val="Overskrift2"/>
        <w:numPr>
          <w:ilvl w:val="0"/>
          <w:numId w:val="20"/>
        </w:numPr>
        <w:spacing w:before="0" w:after="160" w:line="259" w:lineRule="auto"/>
        <w:rPr>
          <w:sz w:val="40"/>
          <w:szCs w:val="40"/>
        </w:rPr>
      </w:pPr>
      <w:bookmarkStart w:name="_Toc155248487" w:id="0"/>
      <w:r w:rsidRPr="0020167E">
        <w:rPr>
          <w:sz w:val="40"/>
          <w:szCs w:val="40"/>
        </w:rPr>
        <w:t>HMS-kort</w:t>
      </w:r>
      <w:bookmarkEnd w:id="0"/>
    </w:p>
    <w:p w:rsidR="005C7AD8" w:rsidP="001674C0" w:rsidRDefault="005C7AD8" w14:paraId="5478ABA2" w14:textId="77777777">
      <w:pPr>
        <w:spacing w:after="160" w:line="259" w:lineRule="auto"/>
      </w:pPr>
      <w:r>
        <w:t>Alle som utfører arbeid på bygge- og anleggsplassen, eller utfører servicetjenester på bygg i drift eller renholdstjenester, skal ha HMS-kort utstedt av Arbeidstilsynet, jf. forskrift om HMS-kort på bygge- og anleggsplasser og forskrift om offentlig godkjenning av renholdsvirksomheter og om kjøp av renholdstjenester.</w:t>
      </w:r>
    </w:p>
    <w:p w:rsidR="001C0674" w:rsidP="001674C0" w:rsidRDefault="00F63030" w14:paraId="17A0A1E6" w14:textId="56068DBF">
      <w:pPr>
        <w:spacing w:after="160" w:line="259" w:lineRule="auto"/>
      </w:pPr>
      <w:r>
        <w:t xml:space="preserve">Leverandører og underleverandører må på forespørsel dokumentere at krav til HMS-kort er oppfylt. </w:t>
      </w:r>
    </w:p>
    <w:p w:rsidR="0074546E" w:rsidP="001674C0" w:rsidRDefault="004C0764" w14:paraId="6B07D7B8" w14:textId="77777777">
      <w:pPr>
        <w:spacing w:after="160" w:line="259" w:lineRule="auto"/>
      </w:pPr>
      <w:r>
        <w:t xml:space="preserve">Frem til HMS-kortet er mottatt aksepterer oppdragsgiver gyldig HMS-kortbekreftelse med QR-kode fra Arbeidstilsynet sammen med gyldig identifikasjon. Ordrebekreftelse, søknadsskjema og lignende aksepteres ikke som HMS kort. Før HMS-kortet er mottatt, må arbeidstakeren kunne dokumentere hvilken virksomhet han eller hun jobber for. Lånekort aksepteres ved fremvisning av gyldig HMS-kortbekreftelse med QR-kode fra Arbeidstilsynet sammen med gyldig identifikasjon. </w:t>
      </w:r>
    </w:p>
    <w:p w:rsidRPr="00612DA5" w:rsidR="003D340C" w:rsidP="001674C0" w:rsidRDefault="004C0764" w14:paraId="02FB0638" w14:textId="4C22B85E">
      <w:pPr>
        <w:spacing w:after="160" w:line="259" w:lineRule="auto"/>
      </w:pPr>
      <w:r>
        <w:t>HMS-kortet skal bæres synlig og på oppfordring vises til SHA-koordinator, tillitsvalgt, verneombud og Arbeidstilsynet.   </w:t>
      </w:r>
      <w:r>
        <w:br/>
      </w:r>
      <w:r>
        <w:br/>
      </w:r>
    </w:p>
    <w:p w:rsidRPr="0020167E" w:rsidR="004C0764" w:rsidP="00962213" w:rsidRDefault="00833029" w14:paraId="4560C96B" w14:textId="5580CBC9">
      <w:pPr>
        <w:pStyle w:val="Overskrift2"/>
        <w:numPr>
          <w:ilvl w:val="0"/>
          <w:numId w:val="20"/>
        </w:numPr>
        <w:spacing w:before="0" w:after="160" w:line="259" w:lineRule="auto"/>
        <w:rPr>
          <w:sz w:val="40"/>
          <w:szCs w:val="40"/>
        </w:rPr>
      </w:pPr>
      <w:bookmarkStart w:name="_Toc155248488" w:id="1"/>
      <w:r>
        <w:rPr>
          <w:sz w:val="40"/>
          <w:szCs w:val="40"/>
        </w:rPr>
        <w:t>L</w:t>
      </w:r>
      <w:r w:rsidRPr="0020167E" w:rsidR="003027F8">
        <w:rPr>
          <w:sz w:val="40"/>
          <w:szCs w:val="40"/>
        </w:rPr>
        <w:t>ønn- og arbeidsvilkår</w:t>
      </w:r>
      <w:bookmarkEnd w:id="1"/>
    </w:p>
    <w:p w:rsidRPr="00612DA5" w:rsidR="00612DA5" w:rsidP="001674C0" w:rsidRDefault="00612DA5" w14:paraId="44C00B19" w14:textId="0B17740F">
      <w:pPr>
        <w:spacing w:after="160" w:line="259" w:lineRule="auto"/>
      </w:pPr>
      <w:r w:rsidRPr="00612DA5">
        <w:t xml:space="preserve">Bestemmelsen gjelder for arbeid som utføres i Norge. Alle avtaler leverandøren inngår for utføring av arbeid under denne kontrakten skal inneholde tilsvarende bestemmelser. </w:t>
      </w:r>
      <w:r w:rsidRPr="00612DA5">
        <w:rPr>
          <w:rFonts w:ascii="Times New Roman" w:hAnsi="Times New Roman" w:cs="Times New Roman"/>
        </w:rPr>
        <w:t> </w:t>
      </w:r>
      <w:r w:rsidRPr="00612DA5">
        <w:rPr>
          <w:rFonts w:ascii="Poppins" w:hAnsi="Poppins" w:cs="Poppins"/>
        </w:rPr>
        <w:t> </w:t>
      </w:r>
    </w:p>
    <w:p w:rsidRPr="00612DA5" w:rsidR="00612DA5" w:rsidP="001674C0" w:rsidRDefault="00612DA5" w14:paraId="6A3740D8" w14:textId="4034318A">
      <w:pPr>
        <w:spacing w:after="160" w:line="259" w:lineRule="auto"/>
      </w:pPr>
      <w:r w:rsidRPr="00612DA5">
        <w:t>Leverandøren skal sørge for at ansatte, innleide arbeidstakere og utsendte arbeidstakere i egen og eventuelle underleverandørers organisasjon, som direkte medvirker til å oppfylle kontrakten, har lønns- og arbeidsvilkår i henhold til:</w:t>
      </w:r>
      <w:r w:rsidRPr="00612DA5">
        <w:rPr>
          <w:rFonts w:ascii="Times New Roman" w:hAnsi="Times New Roman" w:cs="Times New Roman"/>
        </w:rPr>
        <w:t> </w:t>
      </w:r>
      <w:r w:rsidRPr="00612DA5">
        <w:rPr>
          <w:rFonts w:ascii="Poppins" w:hAnsi="Poppins" w:cs="Poppins"/>
        </w:rPr>
        <w:t> </w:t>
      </w:r>
    </w:p>
    <w:p w:rsidRPr="00612DA5" w:rsidR="00612DA5" w:rsidP="001674C0" w:rsidRDefault="00612DA5" w14:paraId="26147FB6" w14:textId="58F30886">
      <w:pPr>
        <w:numPr>
          <w:ilvl w:val="0"/>
          <w:numId w:val="12"/>
        </w:numPr>
        <w:spacing w:after="160" w:line="259" w:lineRule="auto"/>
      </w:pPr>
      <w:r w:rsidRPr="00612DA5">
        <w:t>Forskrift om allmenngjort tariffavtale der denne kommer til anvendelse.</w:t>
      </w:r>
      <w:r w:rsidRPr="00612DA5">
        <w:rPr>
          <w:rFonts w:ascii="Times New Roman" w:hAnsi="Times New Roman" w:cs="Times New Roman"/>
        </w:rPr>
        <w:t>  </w:t>
      </w:r>
      <w:r w:rsidRPr="00612DA5">
        <w:rPr>
          <w:rFonts w:ascii="Poppins" w:hAnsi="Poppins" w:cs="Poppins"/>
        </w:rPr>
        <w:t> </w:t>
      </w:r>
    </w:p>
    <w:p w:rsidRPr="00612DA5" w:rsidR="00E46CF7" w:rsidP="00CC6B61" w:rsidRDefault="00612DA5" w14:paraId="7DFD2F95" w14:textId="287A93C9">
      <w:pPr>
        <w:numPr>
          <w:ilvl w:val="0"/>
          <w:numId w:val="12"/>
        </w:numPr>
        <w:spacing w:after="160" w:line="259" w:lineRule="auto"/>
      </w:pPr>
      <w:r w:rsidRPr="00612DA5">
        <w:t>Forskrift om lønns- og arbeidsvilkår i offentlige kontrakter av 8. februar 2008 der denne</w:t>
      </w:r>
      <w:r w:rsidRPr="00612DA5">
        <w:rPr>
          <w:rFonts w:ascii="Times New Roman" w:hAnsi="Times New Roman" w:cs="Times New Roman"/>
        </w:rPr>
        <w:t> </w:t>
      </w:r>
      <w:r w:rsidRPr="00612DA5">
        <w:t>kommer til anvendelse. P</w:t>
      </w:r>
      <w:r w:rsidRPr="00612DA5">
        <w:rPr>
          <w:rFonts w:ascii="Poppins" w:hAnsi="Poppins" w:cs="Poppins"/>
        </w:rPr>
        <w:t>å</w:t>
      </w:r>
      <w:r w:rsidRPr="00612DA5">
        <w:t xml:space="preserve"> omr</w:t>
      </w:r>
      <w:r w:rsidRPr="00612DA5">
        <w:rPr>
          <w:rFonts w:ascii="Poppins" w:hAnsi="Poppins" w:cs="Poppins"/>
        </w:rPr>
        <w:t>å</w:t>
      </w:r>
      <w:r w:rsidRPr="00612DA5">
        <w:t>der som ikke er dekket av forskrift om allmenngjort tariffavtale, skal lønns- og arbeidsvilkårene være i henhold til landsomfattende tariffavtale for den aktuelle bransje. Med lønns- og arbeidsvilkår menes bestemmelser om minste arbeidstid,</w:t>
      </w:r>
      <w:r w:rsidRPr="00612DA5">
        <w:rPr>
          <w:rFonts w:ascii="Times New Roman" w:hAnsi="Times New Roman" w:cs="Times New Roman"/>
        </w:rPr>
        <w:t> </w:t>
      </w:r>
      <w:r w:rsidRPr="00612DA5">
        <w:t>l</w:t>
      </w:r>
      <w:r w:rsidRPr="00612DA5">
        <w:rPr>
          <w:rFonts w:ascii="Poppins" w:hAnsi="Poppins" w:cs="Poppins"/>
        </w:rPr>
        <w:t>ø</w:t>
      </w:r>
      <w:r w:rsidRPr="00612DA5">
        <w:t>nn, herunder overtidstillegg, skift- og turnustillegg og ulempetillegg, og dekning av utgifter til</w:t>
      </w:r>
      <w:r w:rsidRPr="00612DA5">
        <w:rPr>
          <w:rFonts w:ascii="Times New Roman" w:hAnsi="Times New Roman" w:cs="Times New Roman"/>
        </w:rPr>
        <w:t> </w:t>
      </w:r>
      <w:r w:rsidRPr="00612DA5">
        <w:t>reise, kost og losji, i den grad slike bestemmelser f</w:t>
      </w:r>
      <w:r w:rsidRPr="00612DA5">
        <w:rPr>
          <w:rFonts w:ascii="Poppins" w:hAnsi="Poppins" w:cs="Poppins"/>
        </w:rPr>
        <w:t>ø</w:t>
      </w:r>
      <w:r w:rsidRPr="00612DA5">
        <w:t>lger av tariffavtalen.</w:t>
      </w:r>
      <w:r w:rsidRPr="00612DA5">
        <w:rPr>
          <w:rFonts w:ascii="Poppins" w:hAnsi="Poppins" w:cs="Poppins"/>
        </w:rPr>
        <w:t> </w:t>
      </w:r>
    </w:p>
    <w:p w:rsidRPr="00612DA5" w:rsidR="00612DA5" w:rsidP="001674C0" w:rsidRDefault="00612DA5" w14:paraId="7591F4B0" w14:textId="39FC49B9">
      <w:pPr>
        <w:spacing w:after="160" w:line="259" w:lineRule="auto"/>
      </w:pPr>
      <w:r w:rsidRPr="00612DA5">
        <w:t>Leverandøren skal ha prosedyrer for</w:t>
      </w:r>
      <w:r w:rsidR="00E46CF7">
        <w:t xml:space="preserve"> å kunne</w:t>
      </w:r>
      <w:r w:rsidRPr="00612DA5">
        <w:t xml:space="preserve"> gjennomføre nødvendige kontroller av underleverandører, innleide arbeidstakere og utsendte arbeidstakere. </w:t>
      </w:r>
    </w:p>
    <w:p w:rsidR="000A64D0" w:rsidP="001674C0" w:rsidRDefault="00612DA5" w14:paraId="51A3A284" w14:textId="45EC0B8D">
      <w:pPr>
        <w:spacing w:after="160" w:line="259" w:lineRule="auto"/>
      </w:pPr>
      <w:r w:rsidRPr="00612DA5">
        <w:t xml:space="preserve">På oppdragsgivers forlangende skal leverandøren gjennomføre nærmere spesifiserte kontroller av underleverandører, innleide arbeidstakere og utsendte arbeidstakere. Oppdragsgiver har adgang til å føre tilsyn og kontroll med leverandøren og skal </w:t>
      </w:r>
      <w:r w:rsidR="000F7D75">
        <w:t>på forespørsel gis</w:t>
      </w:r>
      <w:r w:rsidRPr="00612DA5">
        <w:t xml:space="preserve"> innsyn i nødvendig dokument</w:t>
      </w:r>
      <w:r w:rsidR="00C50350">
        <w:t>asjon</w:t>
      </w:r>
      <w:r w:rsidRPr="00612DA5">
        <w:t xml:space="preserve"> for å påse at kontraktens krav til lønns- og arbeidsvilkår er oppfylt. </w:t>
      </w:r>
    </w:p>
    <w:p w:rsidR="009A29F9" w:rsidP="001674C0" w:rsidRDefault="00612DA5" w14:paraId="251B7B40" w14:textId="5AFDB207">
      <w:pPr>
        <w:spacing w:after="160" w:line="259" w:lineRule="auto"/>
      </w:pPr>
      <w:r w:rsidRPr="00612DA5">
        <w:t xml:space="preserve">Herunder plikter leverandøren på forespørsel å gi oppdragsgiver kopi av arbeidsgivers bankutskrift, ansettelseskontrakter til de arbeidstakerne som direkte medvirker til å oppfylle kontrakten, deres lønnsslipper og timelister, samt dokumentasjon på ordnet innkvartering for dem. I tillegg kan oppdragsgiver kreve å få adgang til lokaler som benyttes til innkvartering av ansatte. </w:t>
      </w:r>
    </w:p>
    <w:p w:rsidR="00612DA5" w:rsidP="001674C0" w:rsidRDefault="00612DA5" w14:paraId="6DD84556" w14:textId="6AA05CF8">
      <w:pPr>
        <w:spacing w:after="160" w:line="259" w:lineRule="auto"/>
        <w:rPr>
          <w:rFonts w:ascii="Poppins" w:hAnsi="Poppins" w:cs="Poppins"/>
        </w:rPr>
      </w:pPr>
      <w:r w:rsidRPr="00612DA5">
        <w:t>Oppdragsgivers rett til dokumentasjon og inspeksjon skal også gjelde overfor underleverandører, innleide arbeidstakere og utsendte arbeidstakere.</w:t>
      </w:r>
      <w:r w:rsidRPr="00612DA5">
        <w:rPr>
          <w:rFonts w:ascii="Times New Roman" w:hAnsi="Times New Roman" w:cs="Times New Roman"/>
        </w:rPr>
        <w:t>  </w:t>
      </w:r>
      <w:r w:rsidRPr="00612DA5">
        <w:rPr>
          <w:rFonts w:ascii="Poppins" w:hAnsi="Poppins" w:cs="Poppins"/>
        </w:rPr>
        <w:t> </w:t>
      </w:r>
    </w:p>
    <w:p w:rsidR="00C65ABF" w:rsidP="001674C0" w:rsidRDefault="00C65ABF" w14:paraId="4D0DFBB9" w14:textId="77777777">
      <w:pPr>
        <w:spacing w:after="160" w:line="259" w:lineRule="auto"/>
        <w:rPr>
          <w:rFonts w:ascii="Poppins" w:hAnsi="Poppins" w:cs="Poppins"/>
        </w:rPr>
      </w:pPr>
    </w:p>
    <w:p w:rsidRPr="00F34617" w:rsidR="00C65ABF" w:rsidP="0C97F474" w:rsidRDefault="00C65ABF" w14:paraId="191A5EA4" w14:textId="34A0A4CA">
      <w:pPr>
        <w:pStyle w:val="Overskrift2"/>
        <w:numPr>
          <w:ilvl w:val="0"/>
          <w:numId w:val="20"/>
        </w:numPr>
        <w:rPr>
          <w:sz w:val="40"/>
          <w:szCs w:val="40"/>
        </w:rPr>
      </w:pPr>
      <w:bookmarkStart w:name="_Toc155248489" w:id="2"/>
      <w:r w:rsidRPr="0C97F474">
        <w:rPr>
          <w:sz w:val="40"/>
          <w:szCs w:val="40"/>
        </w:rPr>
        <w:t>Obligatorisk tjenestepensjon</w:t>
      </w:r>
      <w:bookmarkEnd w:id="2"/>
    </w:p>
    <w:p w:rsidRPr="00F34617" w:rsidR="00F34617" w:rsidP="00F34617" w:rsidRDefault="00F34617" w14:paraId="2ECEE29C" w14:textId="77777777">
      <w:pPr>
        <w:pStyle w:val="NormalWeb"/>
        <w:rPr>
          <w:rFonts w:asciiTheme="minorHAnsi" w:hAnsiTheme="minorHAnsi" w:cstheme="minorHAnsi"/>
          <w:sz w:val="21"/>
          <w:szCs w:val="21"/>
        </w:rPr>
      </w:pPr>
      <w:r w:rsidRPr="3566583B">
        <w:rPr>
          <w:rFonts w:asciiTheme="minorHAnsi" w:hAnsiTheme="minorHAnsi" w:cstheme="minorBidi"/>
          <w:color w:val="000000" w:themeColor="text1"/>
          <w:sz w:val="21"/>
          <w:szCs w:val="21"/>
        </w:rPr>
        <w:t>Leverandøren er ansvarlig for at egne ansatte, ansatte hos underleverandører (herunder innleide) som direkte medvirker til å oppfylle kontrakten, har obligatorisk tjenestepensjon (OTP) i samsvar med lov om obligatorisk tjenestepensjon.</w:t>
      </w:r>
    </w:p>
    <w:p w:rsidR="3566583B" w:rsidP="3566583B" w:rsidRDefault="3566583B" w14:paraId="400FF8A2" w14:textId="7497AEEB">
      <w:pPr>
        <w:pStyle w:val="NormalWeb"/>
        <w:rPr>
          <w:rFonts w:asciiTheme="minorHAnsi" w:hAnsiTheme="minorHAnsi" w:cstheme="minorBidi"/>
          <w:color w:val="000000" w:themeColor="text1"/>
          <w:sz w:val="21"/>
          <w:szCs w:val="21"/>
        </w:rPr>
      </w:pPr>
    </w:p>
    <w:p w:rsidR="00F34617" w:rsidP="00F34617" w:rsidRDefault="00F34617" w14:paraId="728DFE80" w14:textId="77777777">
      <w:pPr>
        <w:pStyle w:val="NormalWeb"/>
      </w:pPr>
      <w:r w:rsidRPr="00F34617">
        <w:rPr>
          <w:rFonts w:asciiTheme="minorHAnsi" w:hAnsiTheme="minorHAnsi" w:cstheme="minorHAnsi"/>
          <w:color w:val="000000"/>
          <w:sz w:val="21"/>
          <w:szCs w:val="21"/>
        </w:rPr>
        <w:t>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r>
        <w:rPr>
          <w:color w:val="000000"/>
          <w:sz w:val="27"/>
          <w:szCs w:val="27"/>
        </w:rPr>
        <w:t>.</w:t>
      </w:r>
    </w:p>
    <w:p w:rsidRPr="00C65ABF" w:rsidR="00C65ABF" w:rsidP="00C65ABF" w:rsidRDefault="00C65ABF" w14:paraId="4EF30B67" w14:textId="77777777">
      <w:pPr>
        <w:pStyle w:val="Listeavsnitt"/>
        <w:spacing w:after="160" w:line="259" w:lineRule="auto"/>
        <w:ind w:left="1080"/>
        <w:rPr>
          <w:rFonts w:ascii="Poppins" w:hAnsi="Poppins" w:cs="Poppins"/>
        </w:rPr>
      </w:pPr>
    </w:p>
    <w:p w:rsidRPr="001674C0" w:rsidR="00172158" w:rsidP="00962213" w:rsidRDefault="00833029" w14:paraId="6A641848" w14:textId="0989F5EC">
      <w:pPr>
        <w:pStyle w:val="Overskrift2"/>
        <w:numPr>
          <w:ilvl w:val="0"/>
          <w:numId w:val="20"/>
        </w:numPr>
        <w:spacing w:before="0" w:after="160" w:line="259" w:lineRule="auto"/>
        <w:rPr>
          <w:sz w:val="40"/>
          <w:szCs w:val="40"/>
        </w:rPr>
      </w:pPr>
      <w:bookmarkStart w:name="_Toc155248490" w:id="3"/>
      <w:r>
        <w:rPr>
          <w:sz w:val="40"/>
          <w:szCs w:val="40"/>
        </w:rPr>
        <w:t>B</w:t>
      </w:r>
      <w:r w:rsidRPr="001674C0" w:rsidR="00172158">
        <w:rPr>
          <w:sz w:val="40"/>
          <w:szCs w:val="40"/>
        </w:rPr>
        <w:t>etaling</w:t>
      </w:r>
      <w:r w:rsidR="00172158">
        <w:rPr>
          <w:sz w:val="40"/>
          <w:szCs w:val="40"/>
        </w:rPr>
        <w:t xml:space="preserve"> av lønn</w:t>
      </w:r>
      <w:r w:rsidRPr="001674C0" w:rsidR="00172158">
        <w:rPr>
          <w:sz w:val="40"/>
          <w:szCs w:val="40"/>
        </w:rPr>
        <w:t xml:space="preserve"> </w:t>
      </w:r>
      <w:r w:rsidR="00BD0A99">
        <w:rPr>
          <w:sz w:val="40"/>
          <w:szCs w:val="40"/>
        </w:rPr>
        <w:t>mv.</w:t>
      </w:r>
      <w:r w:rsidR="00172158">
        <w:rPr>
          <w:sz w:val="40"/>
          <w:szCs w:val="40"/>
        </w:rPr>
        <w:t xml:space="preserve"> </w:t>
      </w:r>
      <w:r w:rsidRPr="001674C0" w:rsidR="00172158">
        <w:rPr>
          <w:sz w:val="40"/>
          <w:szCs w:val="40"/>
        </w:rPr>
        <w:t>til bank</w:t>
      </w:r>
      <w:r w:rsidR="00DD0764">
        <w:rPr>
          <w:sz w:val="40"/>
          <w:szCs w:val="40"/>
        </w:rPr>
        <w:t xml:space="preserve"> eller foretak med rett til å drive betalingsformidling</w:t>
      </w:r>
      <w:bookmarkEnd w:id="3"/>
    </w:p>
    <w:p w:rsidR="00172158" w:rsidP="00172158" w:rsidRDefault="00172158" w14:paraId="1D0482D0" w14:textId="77777777">
      <w:pPr>
        <w:spacing w:after="160" w:line="259" w:lineRule="auto"/>
      </w:pPr>
      <w:r w:rsidRPr="00AC1C50">
        <w:t>Lønn og annen godtgjørelse til egne ansatte, ansatte hos underleverandører og innleide som direkte medvirker til å oppfylle kontrakten, skal utbetales til konto i bank</w:t>
      </w:r>
      <w:r>
        <w:t xml:space="preserve"> eller annet </w:t>
      </w:r>
      <w:r>
        <w:t>foretak med rett til å drive betalingsformidling jf. forskrift om offentlige anskaffelser 8-12a  og § 19-5</w:t>
      </w:r>
      <w:r w:rsidRPr="00AC1C50">
        <w:t>.</w:t>
      </w:r>
      <w:r w:rsidRPr="00AC1C50">
        <w:rPr>
          <w:rFonts w:ascii="Times New Roman" w:hAnsi="Times New Roman" w:cs="Times New Roman"/>
        </w:rPr>
        <w:t>  </w:t>
      </w:r>
      <w:r>
        <w:t>Unntak for andre betalingsmåter i medhold av skatteloven § 6-51 tredje ledd gjelder så langt de passer. For utbetaling av lønn gjelder unntakene i arbeidsmiljøloven § 14-15 så langt de passer.</w:t>
      </w:r>
    </w:p>
    <w:p w:rsidRPr="00F729CF" w:rsidR="00172158" w:rsidP="00F729CF" w:rsidRDefault="00F729CF" w14:paraId="63706874" w14:textId="49A9F91C">
      <w:pPr>
        <w:pStyle w:val="NormalWeb"/>
        <w:rPr>
          <w:rFonts w:asciiTheme="minorHAnsi" w:hAnsiTheme="minorHAnsi" w:cstheme="minorHAnsi"/>
          <w:color w:val="000000"/>
          <w:sz w:val="21"/>
          <w:szCs w:val="21"/>
        </w:rPr>
      </w:pPr>
      <w:r w:rsidRPr="00F729CF">
        <w:rPr>
          <w:rFonts w:asciiTheme="minorHAnsi" w:hAnsiTheme="minorHAnsi" w:cstheme="minorHAnsi"/>
          <w:color w:val="000000"/>
          <w:sz w:val="21"/>
          <w:szCs w:val="21"/>
        </w:rPr>
        <w:t>Kravet skal dokumenteres ved blant annet kopi av bankutskrift fra leverandøren som viser at lønn og annen godtgjørelse er utbetalt til arbeidstakerens konto. Dokumentasjonen skal være på personnivå og det skal fremgå hvem den gjelder.</w:t>
      </w:r>
    </w:p>
    <w:p w:rsidR="0091183C" w:rsidP="001674C0" w:rsidRDefault="0091183C" w14:paraId="576250C2" w14:textId="77777777">
      <w:pPr>
        <w:spacing w:after="160" w:line="259" w:lineRule="auto"/>
        <w:rPr>
          <w:lang w:val="en-US"/>
        </w:rPr>
      </w:pPr>
    </w:p>
    <w:p w:rsidRPr="00272EC5" w:rsidR="0091183C" w:rsidP="6C58AD96" w:rsidRDefault="0091183C" w14:paraId="3B1EC349" w14:textId="703CA2CC">
      <w:pPr>
        <w:pStyle w:val="Overskrift2"/>
        <w:numPr>
          <w:ilvl w:val="0"/>
          <w:numId w:val="20"/>
        </w:numPr>
        <w:spacing w:before="0" w:after="160" w:line="259" w:lineRule="auto"/>
        <w:rPr>
          <w:sz w:val="40"/>
          <w:szCs w:val="40"/>
        </w:rPr>
      </w:pPr>
      <w:bookmarkStart w:name="_Toc155248491" w:id="4"/>
      <w:r w:rsidRPr="6C58AD96" w:rsidR="00762BC2">
        <w:rPr>
          <w:sz w:val="40"/>
          <w:szCs w:val="40"/>
        </w:rPr>
        <w:t>Forbud mot manglende respekt for fagorganisering og kollektive forhandlinger (</w:t>
      </w:r>
      <w:r w:rsidRPr="6C58AD96" w:rsidR="001A3A8F">
        <w:rPr>
          <w:sz w:val="40"/>
          <w:szCs w:val="40"/>
        </w:rPr>
        <w:t>ILOs</w:t>
      </w:r>
      <w:r w:rsidRPr="6C58AD96" w:rsidR="00762BC2">
        <w:rPr>
          <w:sz w:val="40"/>
          <w:szCs w:val="40"/>
        </w:rPr>
        <w:t xml:space="preserve"> kjernekonvensjoner </w:t>
      </w:r>
      <w:r w:rsidRPr="6C58AD96" w:rsidR="008652AB">
        <w:rPr>
          <w:sz w:val="40"/>
          <w:szCs w:val="40"/>
        </w:rPr>
        <w:t>87 og 98)</w:t>
      </w:r>
      <w:bookmarkEnd w:id="4"/>
    </w:p>
    <w:p w:rsidR="001674C0" w:rsidP="001674C0" w:rsidRDefault="00591942" w14:paraId="477E38FC" w14:textId="1BA62B14">
      <w:pPr>
        <w:spacing w:after="160" w:line="259" w:lineRule="auto"/>
      </w:pPr>
      <w:r w:rsidRPr="00591942">
        <w:t>Arbeidstakere og arbeidsgivere har rett til å danne, eller slutte seg til de organisasjoner de selv måtte ønske, og til å drive kollektive forhandlinger og dele innholdet. All aktivitet</w:t>
      </w:r>
      <w:r w:rsidR="00EC4EE8">
        <w:t xml:space="preserve"> i tilknytning til d</w:t>
      </w:r>
      <w:r w:rsidRPr="00591942">
        <w:t>enne organiseringen skal skje helt uten represalier eller andre former for forulemping for deltakerne.  </w:t>
      </w:r>
    </w:p>
    <w:p w:rsidR="00591942" w:rsidP="001674C0" w:rsidRDefault="00591942" w14:paraId="056EEF17" w14:textId="3F8BA42D">
      <w:pPr>
        <w:spacing w:after="160" w:line="259" w:lineRule="auto"/>
        <w:rPr>
          <w:rFonts w:ascii="Poppins" w:hAnsi="Poppins" w:cs="Poppins"/>
        </w:rPr>
      </w:pPr>
      <w:r w:rsidRPr="00591942">
        <w:t>Arbeidsgiver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r w:rsidRPr="00591942">
        <w:rPr>
          <w:rFonts w:ascii="Times New Roman" w:hAnsi="Times New Roman" w:cs="Times New Roman"/>
        </w:rPr>
        <w:t> </w:t>
      </w:r>
      <w:r w:rsidRPr="00591942">
        <w:rPr>
          <w:rFonts w:ascii="Poppins" w:hAnsi="Poppins" w:cs="Poppins"/>
        </w:rPr>
        <w:t> </w:t>
      </w:r>
    </w:p>
    <w:p w:rsidRPr="00591942" w:rsidR="00F06206" w:rsidP="001674C0" w:rsidRDefault="00F06206" w14:paraId="3A775A74" w14:textId="77777777">
      <w:pPr>
        <w:spacing w:after="160" w:line="259" w:lineRule="auto"/>
      </w:pPr>
    </w:p>
    <w:p w:rsidRPr="001674C0" w:rsidR="006673C9" w:rsidP="009D3AF4" w:rsidRDefault="004F0ADD" w14:paraId="4CE339E9" w14:textId="00BD7975">
      <w:pPr>
        <w:pStyle w:val="Overskrift2"/>
        <w:numPr>
          <w:ilvl w:val="0"/>
          <w:numId w:val="20"/>
        </w:numPr>
        <w:spacing w:before="0" w:after="160" w:line="259" w:lineRule="auto"/>
        <w:rPr>
          <w:sz w:val="40"/>
          <w:szCs w:val="40"/>
        </w:rPr>
      </w:pPr>
      <w:bookmarkStart w:name="_Toc155248492" w:id="5"/>
      <w:r w:rsidRPr="001674C0">
        <w:rPr>
          <w:sz w:val="40"/>
          <w:szCs w:val="40"/>
        </w:rPr>
        <w:t>Krav til dokumentert yrkesskadeforsikring</w:t>
      </w:r>
      <w:bookmarkEnd w:id="5"/>
    </w:p>
    <w:p w:rsidRPr="006673C9" w:rsidR="006673C9" w:rsidP="001674C0" w:rsidRDefault="006673C9" w14:paraId="25A61028" w14:textId="2F7C447B">
      <w:pPr>
        <w:spacing w:after="160" w:line="259" w:lineRule="auto"/>
      </w:pPr>
      <w:r w:rsidRPr="006673C9">
        <w:t xml:space="preserve">Leverandøren skal på forespørsel innen en rimelig frist fastsatt ved skriftlig varsel dokumentere at egne ansatte og ansatte hos underleverandører som utfører arbeid på kontrakten, er dekket av lovpålagt yrkesskadeforsikring. </w:t>
      </w:r>
    </w:p>
    <w:p w:rsidRPr="00272EC5" w:rsidR="004F0ADD" w:rsidP="001674C0" w:rsidRDefault="004F0ADD" w14:paraId="0CF9934D" w14:textId="5D949610">
      <w:pPr>
        <w:spacing w:after="160" w:line="259" w:lineRule="auto"/>
      </w:pPr>
    </w:p>
    <w:p w:rsidRPr="001674C0" w:rsidR="004F0ADD" w:rsidP="009D3AF4" w:rsidRDefault="00F2046A" w14:paraId="284DBA48" w14:textId="6F20D887">
      <w:pPr>
        <w:pStyle w:val="Overskrift2"/>
        <w:numPr>
          <w:ilvl w:val="0"/>
          <w:numId w:val="20"/>
        </w:numPr>
        <w:spacing w:before="0" w:after="160" w:line="259" w:lineRule="auto"/>
        <w:rPr>
          <w:sz w:val="40"/>
          <w:szCs w:val="40"/>
        </w:rPr>
      </w:pPr>
      <w:bookmarkStart w:name="_Toc155248493" w:id="6"/>
      <w:r w:rsidRPr="001674C0">
        <w:rPr>
          <w:sz w:val="40"/>
          <w:szCs w:val="40"/>
        </w:rPr>
        <w:t>Krav til bruk av faglærte håndverkere</w:t>
      </w:r>
      <w:bookmarkEnd w:id="6"/>
    </w:p>
    <w:p w:rsidRPr="000A434E" w:rsidR="000A434E" w:rsidP="001674C0" w:rsidRDefault="000A434E" w14:paraId="26446FA2" w14:textId="6C45708F">
      <w:pPr>
        <w:spacing w:after="160" w:line="259" w:lineRule="auto"/>
      </w:pPr>
      <w:r w:rsidRPr="000A434E">
        <w:t>Ved utførelsen av kontraktsarbeidet skal minimum 40 %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utenlandsk fagutdanning der dette finnes. Det skal være fagarbeidere i alle ovennevnte fag.</w:t>
      </w:r>
      <w:r w:rsidRPr="000A434E">
        <w:rPr>
          <w:rFonts w:ascii="Times New Roman" w:hAnsi="Times New Roman" w:cs="Times New Roman"/>
        </w:rPr>
        <w:t>  </w:t>
      </w:r>
      <w:r w:rsidRPr="000A434E">
        <w:rPr>
          <w:rFonts w:ascii="Poppins" w:hAnsi="Poppins" w:cs="Poppins"/>
        </w:rPr>
        <w:t> </w:t>
      </w:r>
    </w:p>
    <w:p w:rsidRPr="000A434E" w:rsidR="000A434E" w:rsidP="001674C0" w:rsidRDefault="000A434E" w14:paraId="5AEFF78B" w14:textId="002ADE70">
      <w:pPr>
        <w:spacing w:after="160" w:line="259" w:lineRule="auto"/>
      </w:pPr>
      <w:r w:rsidRPr="000A434E">
        <w:t>Inntil 10 % av kravet kan også oppfylles ved at arbeidede timer er utført av personer som er under systematisk opplæring og er oppmeldt etter kravene i Praksiskandidatordningen, jf. opplæringslova § 3-5, eller etter tilsvarende ordning i utlandet. I enkeltpersonforetak uten ansatte gjelder ovenstående krav for eier.</w:t>
      </w:r>
      <w:r w:rsidRPr="000A434E">
        <w:rPr>
          <w:rFonts w:ascii="Times New Roman" w:hAnsi="Times New Roman" w:cs="Times New Roman"/>
        </w:rPr>
        <w:t>   </w:t>
      </w:r>
      <w:r w:rsidRPr="000A434E">
        <w:rPr>
          <w:rFonts w:ascii="Poppins" w:hAnsi="Poppins" w:cs="Poppins"/>
        </w:rPr>
        <w:t> </w:t>
      </w:r>
    </w:p>
    <w:p w:rsidR="000A434E" w:rsidP="001674C0" w:rsidRDefault="000A434E" w14:paraId="51383F88" w14:textId="740F8A89">
      <w:pPr>
        <w:spacing w:after="160" w:line="259" w:lineRule="auto"/>
        <w:rPr>
          <w:rFonts w:ascii="Poppins" w:hAnsi="Poppins" w:cs="Poppins"/>
        </w:rPr>
      </w:pPr>
      <w:r w:rsidRPr="000A434E">
        <w:t>Leverandøren skal etter kontraktsinngåelsen redegjøre for hvordan kravet vil bli oppfylt, samt jevnlig oversende bemanningsplaner og rapporter som viser oppfyllelsesgraden.</w:t>
      </w:r>
      <w:r w:rsidRPr="000A434E">
        <w:rPr>
          <w:rFonts w:ascii="Times New Roman" w:hAnsi="Times New Roman" w:cs="Times New Roman"/>
        </w:rPr>
        <w:t>  </w:t>
      </w:r>
      <w:r w:rsidRPr="000A434E">
        <w:rPr>
          <w:rFonts w:ascii="Poppins" w:hAnsi="Poppins" w:cs="Poppins"/>
        </w:rPr>
        <w:t> </w:t>
      </w:r>
    </w:p>
    <w:p w:rsidRPr="000A434E" w:rsidR="00F70CB2" w:rsidP="001674C0" w:rsidRDefault="00F70CB2" w14:paraId="5E05C121" w14:textId="77777777">
      <w:pPr>
        <w:spacing w:after="160" w:line="259" w:lineRule="auto"/>
      </w:pPr>
    </w:p>
    <w:p w:rsidRPr="005E420A" w:rsidR="005E420A" w:rsidP="009D3AF4" w:rsidRDefault="005E420A" w14:paraId="212824CC" w14:textId="49EF72C6">
      <w:pPr>
        <w:pStyle w:val="Overskrift2"/>
        <w:numPr>
          <w:ilvl w:val="0"/>
          <w:numId w:val="20"/>
        </w:numPr>
        <w:spacing w:before="0" w:after="160" w:line="259" w:lineRule="auto"/>
        <w:rPr>
          <w:sz w:val="40"/>
          <w:szCs w:val="40"/>
        </w:rPr>
      </w:pPr>
      <w:bookmarkStart w:name="_Toc155248494" w:id="7"/>
      <w:r w:rsidRPr="005E420A">
        <w:rPr>
          <w:sz w:val="40"/>
          <w:szCs w:val="40"/>
        </w:rPr>
        <w:t>Krav til bruk av lærlinger</w:t>
      </w:r>
      <w:bookmarkEnd w:id="7"/>
      <w:r w:rsidRPr="005E420A">
        <w:rPr>
          <w:sz w:val="40"/>
          <w:szCs w:val="40"/>
        </w:rPr>
        <w:t> </w:t>
      </w:r>
    </w:p>
    <w:p w:rsidRPr="0036017D" w:rsidR="00272EC5" w:rsidP="001674C0" w:rsidRDefault="005766F8" w14:paraId="019074F6" w14:textId="3C20FB74">
      <w:pPr>
        <w:spacing w:after="160" w:line="259" w:lineRule="auto"/>
      </w:pPr>
      <w:bookmarkStart w:name="_Hlk151973032" w:id="8"/>
      <w:r w:rsidRPr="0036017D">
        <w:t xml:space="preserve">Det kreves at leverandøren er tilknyttet en lærlingordning og at lærlinger skal delta i utførelsen av kontraktarbeidet. Ved utførelsen av kontraktsarbeidet skal minimum 10 % av arbeidede timer innenfor fagområder med behov for læreplasser utføres av lærlinger jf opplæringslova § 4-1. </w:t>
      </w:r>
    </w:p>
    <w:p w:rsidRPr="0036017D" w:rsidR="00272EC5" w:rsidP="001674C0" w:rsidRDefault="00272EC5" w14:paraId="04A7C15B" w14:textId="63027372">
      <w:pPr>
        <w:spacing w:after="160" w:line="259" w:lineRule="auto"/>
      </w:pPr>
      <w:r w:rsidRPr="0036017D">
        <w:t xml:space="preserve">Kravet kan oppfylles ved at arbeidede timer er utført av personer som er under systematisk opplæring og er oppmeldt etter kravene i Praksiskandidatordningen, jf. opplæringslova § 3-5. Utenlandske leverandører kan oppfylle kravet ved å benytte lærling fra en lærlingordning i opprinnelseslandet. Dersom opprinnelseslandet ikke har en lærlingordning, kan kravet oppfylles ved å benytte praksiselev fra en opplæringsordning i opprinnelseslandet. </w:t>
      </w:r>
      <w:r w:rsidRPr="0036017D">
        <w:rPr>
          <w:rFonts w:ascii="Times New Roman" w:hAnsi="Times New Roman" w:cs="Times New Roman"/>
        </w:rPr>
        <w:t> </w:t>
      </w:r>
      <w:r w:rsidRPr="0036017D">
        <w:rPr>
          <w:rFonts w:ascii="Poppins" w:hAnsi="Poppins" w:cs="Poppins"/>
        </w:rPr>
        <w:t> </w:t>
      </w:r>
    </w:p>
    <w:p w:rsidRPr="0036017D" w:rsidR="00272EC5" w:rsidP="001674C0" w:rsidRDefault="00272EC5" w14:paraId="32B1746F" w14:textId="77777777">
      <w:pPr>
        <w:spacing w:after="160" w:line="259" w:lineRule="auto"/>
      </w:pPr>
      <w:r w:rsidRPr="0036017D">
        <w:t>Kravet kan oppfylles av leverandøren og en eller flere av dens underleverandører.</w:t>
      </w:r>
      <w:r w:rsidRPr="0036017D">
        <w:rPr>
          <w:rFonts w:ascii="Times New Roman" w:hAnsi="Times New Roman" w:cs="Times New Roman"/>
        </w:rPr>
        <w:t>  </w:t>
      </w:r>
      <w:r w:rsidRPr="0036017D">
        <w:rPr>
          <w:rFonts w:ascii="Poppins" w:hAnsi="Poppins" w:cs="Poppins"/>
        </w:rPr>
        <w:t> </w:t>
      </w:r>
    </w:p>
    <w:p w:rsidRPr="0036017D" w:rsidR="00272EC5" w:rsidP="001674C0" w:rsidRDefault="00272EC5" w14:paraId="30F85F21" w14:textId="4CF59714">
      <w:pPr>
        <w:spacing w:after="160" w:line="259" w:lineRule="auto"/>
      </w:pPr>
      <w:r w:rsidRPr="0036017D">
        <w:t>Dersom arbeidene ikke er egnet ut fra arbeidets art og hensynet til helse, miljø og sikkerhet kan oppdragsgiver tillate at prosentkravene ovenfor fravikes.</w:t>
      </w:r>
      <w:r w:rsidRPr="0036017D">
        <w:rPr>
          <w:rFonts w:ascii="Times New Roman" w:hAnsi="Times New Roman" w:cs="Times New Roman"/>
        </w:rPr>
        <w:t> </w:t>
      </w:r>
      <w:r w:rsidRPr="0036017D">
        <w:rPr>
          <w:rFonts w:ascii="Poppins" w:hAnsi="Poppins" w:cs="Poppins"/>
        </w:rPr>
        <w:t> </w:t>
      </w:r>
    </w:p>
    <w:p w:rsidRPr="0036017D" w:rsidR="00272EC5" w:rsidP="001674C0" w:rsidRDefault="00272EC5" w14:paraId="45D9D8F9" w14:textId="7D25C9A9">
      <w:pPr>
        <w:spacing w:after="160" w:line="259" w:lineRule="auto"/>
      </w:pPr>
      <w:r w:rsidRPr="0036017D">
        <w:t>Leverandøren skal ved oppstart, og på anmodning under gjennomføringen av kontraktsarbeidet, sannsynliggjøre at kravene vil bli oppfylt. Ved kontraktavslutning skal det fremlegges oversikt over antall lærlingetimer. Timelister skal fremlegges på anmodning.</w:t>
      </w:r>
      <w:r w:rsidRPr="0036017D">
        <w:rPr>
          <w:rFonts w:ascii="Times New Roman" w:hAnsi="Times New Roman" w:cs="Times New Roman"/>
        </w:rPr>
        <w:t> </w:t>
      </w:r>
      <w:r w:rsidRPr="0036017D">
        <w:t> </w:t>
      </w:r>
    </w:p>
    <w:p w:rsidRPr="0036017D" w:rsidR="00272EC5" w:rsidP="001674C0" w:rsidRDefault="00272EC5" w14:paraId="442CA27A" w14:textId="16374556">
      <w:pPr>
        <w:spacing w:after="160" w:line="259" w:lineRule="auto"/>
      </w:pPr>
      <w:r w:rsidRPr="0036017D">
        <w:t xml:space="preserve">Kravet gjelder ikke dersom leverandøren kan dokumentere reelle forsøk på å inngå lærekontrakt uten å lykkes. Tilsvarende gjelder dersom leverandøren har inngått </w:t>
      </w:r>
      <w:r w:rsidRPr="0036017D">
        <w:t>lærekontrakt, men på grunn av forhold som skyldes lærlingen ikke kan benytte vedk</w:t>
      </w:r>
      <w:r w:rsidRPr="0036017D" w:rsidR="001674C0">
        <w:t>o</w:t>
      </w:r>
      <w:r w:rsidRPr="0036017D">
        <w:t>mmende under kontraktsarbeidene.</w:t>
      </w:r>
      <w:r w:rsidRPr="0036017D">
        <w:rPr>
          <w:rFonts w:ascii="Times New Roman" w:hAnsi="Times New Roman" w:cs="Times New Roman"/>
        </w:rPr>
        <w:t>  </w:t>
      </w:r>
      <w:r w:rsidRPr="0036017D">
        <w:rPr>
          <w:rFonts w:ascii="Poppins" w:hAnsi="Poppins" w:cs="Poppins"/>
        </w:rPr>
        <w:t> </w:t>
      </w:r>
    </w:p>
    <w:bookmarkEnd w:id="8"/>
    <w:p w:rsidRPr="003770E7" w:rsidR="000A434E" w:rsidP="001674C0" w:rsidRDefault="000A434E" w14:paraId="7EE90D0E" w14:textId="0DCD6225">
      <w:pPr>
        <w:spacing w:after="160" w:line="259" w:lineRule="auto"/>
      </w:pPr>
    </w:p>
    <w:p w:rsidRPr="001674C0" w:rsidR="005766F8" w:rsidP="009D3AF4" w:rsidRDefault="001C2B95" w14:paraId="1B3ADCF7" w14:textId="6320AFE2">
      <w:pPr>
        <w:pStyle w:val="Overskrift2"/>
        <w:numPr>
          <w:ilvl w:val="0"/>
          <w:numId w:val="20"/>
        </w:numPr>
        <w:spacing w:before="0" w:after="160" w:line="259" w:lineRule="auto"/>
        <w:rPr>
          <w:sz w:val="40"/>
          <w:szCs w:val="40"/>
        </w:rPr>
      </w:pPr>
      <w:bookmarkStart w:name="_Toc155248495" w:id="9"/>
      <w:r w:rsidRPr="001674C0">
        <w:rPr>
          <w:sz w:val="40"/>
          <w:szCs w:val="40"/>
        </w:rPr>
        <w:t>Mannskapslister og innsyn i oversiktslister</w:t>
      </w:r>
      <w:bookmarkEnd w:id="9"/>
    </w:p>
    <w:p w:rsidRPr="00AD3E2F" w:rsidR="00472892" w:rsidP="00AD3E2F" w:rsidRDefault="00D30684" w14:paraId="52764D12" w14:textId="0B8CEDC3">
      <w:pPr>
        <w:spacing w:line="240" w:lineRule="auto"/>
        <w:rPr>
          <w:rFonts w:cstheme="minorHAnsi"/>
        </w:rPr>
      </w:pPr>
      <w:r w:rsidRPr="00AD3E2F">
        <w:rPr>
          <w:rFonts w:cstheme="minorHAnsi"/>
        </w:rPr>
        <w:t>Leverandø</w:t>
      </w:r>
      <w:r w:rsidRPr="00AD3E2F" w:rsidR="009720ED">
        <w:rPr>
          <w:rFonts w:cstheme="minorHAnsi"/>
        </w:rPr>
        <w:t>r</w:t>
      </w:r>
      <w:r w:rsidRPr="00AD3E2F" w:rsidR="00472892">
        <w:rPr>
          <w:rFonts w:cstheme="minorHAnsi"/>
        </w:rPr>
        <w:t xml:space="preserve"> skal føre oversiktslister over alle som utfører arbeid på bygge- eller anleggsplassen. Oversiktslister skal føres elektronisk og kontrolleres daglig i henhold til forskrift om sikkerhet, helse og arbeidsmiljø på bygge- eller anleggsplasser. Listen skal inneholde opplysninger iht.</w:t>
      </w:r>
      <w:r w:rsidRPr="00AD3E2F" w:rsidR="009720ED">
        <w:rPr>
          <w:rFonts w:cstheme="minorHAnsi"/>
        </w:rPr>
        <w:t xml:space="preserve"> </w:t>
      </w:r>
      <w:r w:rsidRPr="00AD3E2F" w:rsidR="00472892">
        <w:rPr>
          <w:rFonts w:cstheme="minorHAnsi"/>
        </w:rPr>
        <w:t xml:space="preserve"> </w:t>
      </w:r>
      <w:r w:rsidRPr="00AD3E2F" w:rsidR="00065968">
        <w:rPr>
          <w:rFonts w:cstheme="minorHAnsi"/>
        </w:rPr>
        <w:t>Forskrift om sikkerhet, helse og arbeidsmiljø på bygge- eller anleggsplasser (byggherreforskriften)</w:t>
      </w:r>
      <w:r w:rsidRPr="00AD3E2F" w:rsidR="00472892">
        <w:rPr>
          <w:rFonts w:cstheme="minorHAnsi"/>
        </w:rPr>
        <w:t>§</w:t>
      </w:r>
      <w:r w:rsidRPr="00AD3E2F" w:rsidR="00AD3E2F">
        <w:rPr>
          <w:rFonts w:cstheme="minorHAnsi"/>
        </w:rPr>
        <w:t xml:space="preserve"> </w:t>
      </w:r>
      <w:r w:rsidRPr="00AD3E2F" w:rsidR="00472892">
        <w:rPr>
          <w:rFonts w:cstheme="minorHAnsi"/>
        </w:rPr>
        <w:t>15, samt informasjon om den enkelte person er faglært eller lærling. Før oppstart av arbeidet, skal leverandøren oversende oppdragsgiver en liste over hvilke personer som vil utføre arbeid på bygge- eller anleggsplassen.</w:t>
      </w:r>
      <w:r w:rsidRPr="00AD3E2F" w:rsidR="00472892">
        <w:rPr>
          <w:rFonts w:ascii="Times New Roman" w:hAnsi="Times New Roman" w:cs="Times New Roman"/>
        </w:rPr>
        <w:t>  </w:t>
      </w:r>
      <w:r w:rsidRPr="00AD3E2F" w:rsidR="00472892">
        <w:rPr>
          <w:rFonts w:cstheme="minorHAnsi"/>
        </w:rPr>
        <w:t> </w:t>
      </w:r>
    </w:p>
    <w:p w:rsidRPr="00AD3E2F" w:rsidR="00AD3E2F" w:rsidP="00AD3E2F" w:rsidRDefault="00AD3E2F" w14:paraId="23B5722F" w14:textId="77777777">
      <w:pPr>
        <w:spacing w:line="240" w:lineRule="auto"/>
        <w:rPr>
          <w:rFonts w:ascii="Poppins" w:hAnsi="Poppins" w:cs="Poppins"/>
        </w:rPr>
      </w:pPr>
    </w:p>
    <w:p w:rsidRPr="00472892" w:rsidR="00472892" w:rsidP="001674C0" w:rsidRDefault="00472892" w14:paraId="4B4C9D7B" w14:textId="7006F27B">
      <w:pPr>
        <w:spacing w:after="160" w:line="259" w:lineRule="auto"/>
      </w:pPr>
      <w:r w:rsidRPr="00472892">
        <w:t>Oppdragsgiver skal ha innsyn i system</w:t>
      </w:r>
      <w:r w:rsidR="00845F03">
        <w:t xml:space="preserve"> for føring av oversiktslister.</w:t>
      </w:r>
      <w:r w:rsidRPr="00472892">
        <w:t xml:space="preserve"> Alle arbeidere skal hver dag registrere seg ved arbeidsstart. Leverandøren har ansvaret for at alle aktører på byggeplassen har nødvendig godkjente sertifikater og kompetansebevis, og må kunne dokumentere dette.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anleggsarbeidene er avsluttet.</w:t>
      </w:r>
      <w:r w:rsidRPr="00472892">
        <w:rPr>
          <w:rFonts w:ascii="Times New Roman" w:hAnsi="Times New Roman" w:cs="Times New Roman"/>
        </w:rPr>
        <w:t> </w:t>
      </w:r>
      <w:r w:rsidRPr="00472892">
        <w:rPr>
          <w:rFonts w:ascii="Poppins" w:hAnsi="Poppins" w:cs="Poppins"/>
        </w:rPr>
        <w:t> </w:t>
      </w:r>
    </w:p>
    <w:p w:rsidRPr="00472892" w:rsidR="00472892" w:rsidP="001674C0" w:rsidRDefault="00472892" w14:paraId="6EAE1749" w14:textId="0B5B0184">
      <w:pPr>
        <w:spacing w:after="160" w:line="259" w:lineRule="auto"/>
      </w:pPr>
      <w:r w:rsidRPr="00472892">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r w:rsidRPr="00472892">
        <w:rPr>
          <w:rFonts w:ascii="Times New Roman" w:hAnsi="Times New Roman" w:cs="Times New Roman"/>
        </w:rPr>
        <w:t> </w:t>
      </w:r>
      <w:r w:rsidRPr="00472892">
        <w:rPr>
          <w:rFonts w:ascii="Poppins" w:hAnsi="Poppins" w:cs="Poppins"/>
        </w:rPr>
        <w:t> </w:t>
      </w:r>
    </w:p>
    <w:p w:rsidRPr="00472892" w:rsidR="00472892" w:rsidP="001674C0" w:rsidRDefault="00472892" w14:paraId="154B7F5F" w14:textId="611334B5">
      <w:pPr>
        <w:spacing w:after="160" w:line="259" w:lineRule="auto"/>
      </w:pPr>
      <w:r w:rsidRPr="00472892">
        <w:t>Oppdragsgiver kan kreve at forhåndsregistreringen av personer som skal utføre arbeid på bygge- eller anleggsplassen, skal skje direkte inn i kjernesystemet for oppfølging av leverandører. Krav om direkte forhåndsregistrering gir ikke leverandøren krav på ytterligere vederlag eller annen kompensasjon.</w:t>
      </w:r>
      <w:r w:rsidRPr="00472892">
        <w:rPr>
          <w:rFonts w:ascii="Times New Roman" w:hAnsi="Times New Roman" w:cs="Times New Roman"/>
        </w:rPr>
        <w:t> </w:t>
      </w:r>
      <w:r w:rsidRPr="00472892">
        <w:rPr>
          <w:rFonts w:ascii="Poppins" w:hAnsi="Poppins" w:cs="Poppins"/>
        </w:rPr>
        <w:t> </w:t>
      </w:r>
    </w:p>
    <w:p w:rsidR="001C2B95" w:rsidP="001674C0" w:rsidRDefault="001C2B95" w14:paraId="0147B269" w14:textId="2D669BED">
      <w:pPr>
        <w:spacing w:after="160" w:line="259" w:lineRule="auto"/>
        <w:rPr>
          <w:lang w:val="en-US"/>
        </w:rPr>
      </w:pPr>
    </w:p>
    <w:p w:rsidRPr="001674C0" w:rsidR="00F37D8C" w:rsidP="009D3AF4" w:rsidRDefault="00F37D8C" w14:paraId="54789DF3" w14:textId="245070B0">
      <w:pPr>
        <w:pStyle w:val="Overskrift2"/>
        <w:numPr>
          <w:ilvl w:val="0"/>
          <w:numId w:val="20"/>
        </w:numPr>
        <w:spacing w:before="0" w:after="160" w:line="259" w:lineRule="auto"/>
        <w:rPr>
          <w:sz w:val="40"/>
          <w:szCs w:val="40"/>
          <w:lang w:val="en-US"/>
        </w:rPr>
      </w:pPr>
      <w:bookmarkStart w:name="_Toc155248496" w:id="10"/>
      <w:r w:rsidRPr="001674C0">
        <w:rPr>
          <w:sz w:val="40"/>
          <w:szCs w:val="40"/>
          <w:lang w:val="en-US"/>
        </w:rPr>
        <w:t>Internkontroll – SHA</w:t>
      </w:r>
      <w:bookmarkEnd w:id="10"/>
    </w:p>
    <w:p w:rsidRPr="00F43517" w:rsidR="00F43517" w:rsidP="001674C0" w:rsidRDefault="00F43517" w14:paraId="3B32BB48" w14:textId="0073DD5B">
      <w:pPr>
        <w:spacing w:after="160" w:line="259" w:lineRule="auto"/>
      </w:pPr>
      <w:r w:rsidRPr="00F43517">
        <w:t xml:space="preserve">Leverandøren skal følge den til enhver tid gjeldende arbeidsmiljølov med tilhørende forskrifter, oppdragsgivers SHA-plan og oppdragsgivers eller koordinators anvisninger. Leverandøren plikter å ha et internkontrollsystem iht. forskrift om systematisk helse- miljø </w:t>
      </w:r>
      <w:r w:rsidRPr="00F43517">
        <w:t>og sikkerhetsarbeid i virksomheter.</w:t>
      </w:r>
      <w:r w:rsidRPr="00F43517">
        <w:rPr>
          <w:rFonts w:ascii="Times New Roman" w:hAnsi="Times New Roman" w:cs="Times New Roman"/>
        </w:rPr>
        <w:t> </w:t>
      </w:r>
      <w:r w:rsidRPr="00F43517">
        <w:t xml:space="preserve"> Relevante deler av oppdragsgivers SHA-plan skal innarbeides i, og f</w:t>
      </w:r>
      <w:r w:rsidRPr="00F43517">
        <w:rPr>
          <w:rFonts w:ascii="Poppins" w:hAnsi="Poppins" w:cs="Poppins"/>
        </w:rPr>
        <w:t>ø</w:t>
      </w:r>
      <w:r w:rsidRPr="00F43517">
        <w:t>lges opp gjennom, leverand</w:t>
      </w:r>
      <w:r w:rsidRPr="00F43517">
        <w:rPr>
          <w:rFonts w:ascii="Poppins" w:hAnsi="Poppins" w:cs="Poppins"/>
        </w:rPr>
        <w:t>ø</w:t>
      </w:r>
      <w:r w:rsidRPr="00F43517">
        <w:t>rens internkontroll.</w:t>
      </w:r>
      <w:r w:rsidRPr="00F43517">
        <w:rPr>
          <w:rFonts w:ascii="Times New Roman" w:hAnsi="Times New Roman" w:cs="Times New Roman"/>
        </w:rPr>
        <w:t> </w:t>
      </w:r>
      <w:r w:rsidRPr="00F43517">
        <w:t xml:space="preserve"> Innarbeidingen skal skje slik at SHA-planens bestemmelser kan identifiseres.</w:t>
      </w:r>
      <w:r w:rsidRPr="00F43517">
        <w:rPr>
          <w:rFonts w:ascii="Times New Roman" w:hAnsi="Times New Roman" w:cs="Times New Roman"/>
        </w:rPr>
        <w:t> </w:t>
      </w:r>
      <w:r w:rsidRPr="00F43517">
        <w:t> </w:t>
      </w:r>
    </w:p>
    <w:p w:rsidR="004850D5" w:rsidP="001674C0" w:rsidRDefault="004850D5" w14:paraId="42830DC2" w14:textId="3B44F603">
      <w:pPr>
        <w:spacing w:after="160" w:line="259" w:lineRule="auto"/>
      </w:pPr>
      <w:r w:rsidR="004850D5">
        <w:rPr/>
        <w:t>Innkvartering skal</w:t>
      </w:r>
      <w:r w:rsidR="00F43517">
        <w:rPr/>
        <w:t xml:space="preserve"> være i tråd med arbeidsmiljølovgivningen. Arbeidsplasser skal normalt ha adskilte garderober for kvinner og menn.  </w:t>
      </w:r>
    </w:p>
    <w:p w:rsidRPr="00F43517" w:rsidR="004850D5" w:rsidP="001674C0" w:rsidRDefault="0089001D" w14:paraId="5CAF1F0E" w14:textId="53376FA9">
      <w:pPr>
        <w:spacing w:after="160" w:line="259" w:lineRule="auto"/>
      </w:pPr>
      <w:r>
        <w:t xml:space="preserve">Oppdragsgiver stiller følgende språkkrav: </w:t>
      </w:r>
    </w:p>
    <w:p w:rsidR="0003579E" w:rsidP="0003579E" w:rsidRDefault="00F43517" w14:paraId="288BA40F" w14:textId="77777777">
      <w:pPr>
        <w:numPr>
          <w:ilvl w:val="0"/>
          <w:numId w:val="14"/>
        </w:numPr>
        <w:spacing w:after="160" w:line="259" w:lineRule="auto"/>
      </w:pPr>
      <w:r w:rsidRPr="00F43517">
        <w:t>Med mindre annet er avtalt skal alle leverandørens nøkkelpersoner i prosjektet forstå og kunne gjøre seg godt forstått på norsk.</w:t>
      </w:r>
      <w:r w:rsidRPr="00F43517">
        <w:rPr>
          <w:rFonts w:ascii="Times New Roman" w:hAnsi="Times New Roman" w:cs="Times New Roman"/>
        </w:rPr>
        <w:t> </w:t>
      </w:r>
      <w:r w:rsidRPr="00F43517">
        <w:t> </w:t>
      </w:r>
    </w:p>
    <w:p w:rsidR="0089001D" w:rsidP="0003579E" w:rsidRDefault="00F43517" w14:paraId="1AB1D824" w14:textId="77777777">
      <w:pPr>
        <w:numPr>
          <w:ilvl w:val="0"/>
          <w:numId w:val="14"/>
        </w:numPr>
        <w:spacing w:after="160" w:line="259" w:lineRule="auto"/>
      </w:pPr>
      <w:r w:rsidRPr="00F43517">
        <w:t>Minst én av det utførende personell på ethvert arbeidslag skal kunne forstå og gjøre seg forstått på norsk eller engelsk</w:t>
      </w:r>
      <w:r w:rsidR="0003579E">
        <w:t>.</w:t>
      </w:r>
      <w:r w:rsidRPr="00F43517">
        <w:t xml:space="preserve"> </w:t>
      </w:r>
    </w:p>
    <w:p w:rsidR="0089001D" w:rsidP="0089001D" w:rsidRDefault="0003579E" w14:paraId="1E6F2482" w14:textId="77777777">
      <w:pPr>
        <w:numPr>
          <w:ilvl w:val="0"/>
          <w:numId w:val="14"/>
        </w:numPr>
        <w:spacing w:after="160" w:line="259" w:lineRule="auto"/>
      </w:pPr>
      <w:r w:rsidRPr="004850D5">
        <w:rPr>
          <w:rFonts w:eastAsia="Times New Roman" w:cstheme="minorHAnsi"/>
          <w:color w:val="333333"/>
          <w:kern w:val="0"/>
          <w:lang w:eastAsia="nb-NO"/>
        </w:rPr>
        <w:t>Arbeidsgiveren skal sørge for at arbeidstakerne og innleide arbeidstakere i virksomheten kan kommunisere på en slik måte at kommunikasjonen ikke utgjør en sikkerhetsrisiko.</w:t>
      </w:r>
    </w:p>
    <w:p w:rsidRPr="0089001D" w:rsidR="0003579E" w:rsidP="0089001D" w:rsidRDefault="0003579E" w14:paraId="54D8D6C9" w14:textId="5ADFBA77">
      <w:pPr>
        <w:numPr>
          <w:ilvl w:val="0"/>
          <w:numId w:val="14"/>
        </w:numPr>
        <w:spacing w:after="160" w:line="259" w:lineRule="auto"/>
      </w:pPr>
      <w:r w:rsidRPr="004850D5">
        <w:rPr>
          <w:rFonts w:eastAsia="Times New Roman" w:cstheme="minorHAnsi"/>
          <w:color w:val="333333"/>
          <w:kern w:val="0"/>
          <w:lang w:eastAsia="nb-NO"/>
        </w:rPr>
        <w:t>Arbeidsgiveren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w:t>
      </w:r>
      <w:r w:rsidR="004D1002">
        <w:rPr>
          <w:rFonts w:eastAsia="Times New Roman" w:cstheme="minorHAnsi"/>
          <w:color w:val="333333"/>
          <w:kern w:val="0"/>
          <w:lang w:eastAsia="nb-NO"/>
        </w:rPr>
        <w:t>.</w:t>
      </w:r>
    </w:p>
    <w:p w:rsidRPr="004C58CC" w:rsidR="004C58CC" w:rsidP="004C58CC" w:rsidRDefault="004C58CC" w14:paraId="4A414D4C" w14:textId="77777777">
      <w:pPr>
        <w:pStyle w:val="Listeavsnitt"/>
        <w:numPr>
          <w:ilvl w:val="0"/>
          <w:numId w:val="14"/>
        </w:numPr>
        <w:shd w:val="clear" w:color="auto" w:fill="FFFFFF"/>
        <w:spacing w:line="240" w:lineRule="auto"/>
        <w:rPr>
          <w:rFonts w:eastAsia="Times New Roman" w:cstheme="minorHAnsi"/>
          <w:color w:val="333333"/>
          <w:kern w:val="0"/>
          <w:lang w:eastAsia="nb-NO"/>
        </w:rPr>
      </w:pPr>
      <w:r w:rsidRPr="004C58CC">
        <w:rPr>
          <w:rFonts w:eastAsia="Times New Roman" w:cstheme="minorHAnsi"/>
          <w:color w:val="333333"/>
          <w:kern w:val="0"/>
          <w:lang w:eastAsia="nb-NO"/>
        </w:rPr>
        <w:t>Skriftlig dokumentasjon som benyttes i eller er relevant for arbeidet den enkelte skal utføre, slik som plan og rutiner for sikkerhet, helse og arbeidsmiljø, sikkerhetsopplæring, verneprotokoller, sikkerhetsinstrukser, sikkerhetsdatablader, varselskilter og bruksanvisninger for verktøy og arbeidsutstyr mv., skal foreligge slik at den enkelte forstår informasjonen godt. </w:t>
      </w:r>
    </w:p>
    <w:p w:rsidRPr="0073347B" w:rsidR="00F37D8C" w:rsidP="530B48AC" w:rsidRDefault="00F37D8C" w14:paraId="74039F5D" w14:textId="3087FC77">
      <w:pPr>
        <w:spacing w:after="160" w:line="259" w:lineRule="auto"/>
      </w:pPr>
    </w:p>
    <w:p w:rsidRPr="001674C0" w:rsidR="00F43517" w:rsidP="009D3AF4" w:rsidRDefault="00C57C8A" w14:paraId="4D9997D5" w14:textId="63D72E94">
      <w:pPr>
        <w:pStyle w:val="Overskrift2"/>
        <w:numPr>
          <w:ilvl w:val="0"/>
          <w:numId w:val="20"/>
        </w:numPr>
        <w:spacing w:before="0" w:after="160" w:line="259" w:lineRule="auto"/>
        <w:rPr>
          <w:sz w:val="40"/>
          <w:szCs w:val="40"/>
        </w:rPr>
      </w:pPr>
      <w:bookmarkStart w:name="_Toc155248497" w:id="11"/>
      <w:r w:rsidRPr="001674C0">
        <w:rPr>
          <w:sz w:val="40"/>
          <w:szCs w:val="40"/>
        </w:rPr>
        <w:t>Bruk av underleverandør – begrensning i antall ledd</w:t>
      </w:r>
      <w:bookmarkEnd w:id="11"/>
    </w:p>
    <w:p w:rsidRPr="004A4A89" w:rsidR="004A4A89" w:rsidP="001674C0" w:rsidRDefault="004A4A89" w14:paraId="49B69E08" w14:textId="3FE7F2C2">
      <w:pPr>
        <w:spacing w:after="160" w:line="259" w:lineRule="auto"/>
      </w:pPr>
      <w:r w:rsidRPr="004A4A89">
        <w:t>Leverandøren skal ikke ha flere enn to ledd</w:t>
      </w:r>
      <w:r w:rsidR="003100C0">
        <w:t xml:space="preserve"> i leverandørkjede</w:t>
      </w:r>
      <w:r w:rsidRPr="004A4A89">
        <w:t xml:space="preserve"> under seg, jf. </w:t>
      </w:r>
      <w:r w:rsidR="0006683F">
        <w:t>forskrift om offentlige anskaffelser</w:t>
      </w:r>
      <w:r w:rsidRPr="004A4A89">
        <w:t xml:space="preserve"> § 8- 13 og § 19-3.</w:t>
      </w:r>
      <w:r w:rsidRPr="004A4A89">
        <w:rPr>
          <w:rFonts w:ascii="Times New Roman" w:hAnsi="Times New Roman" w:cs="Times New Roman"/>
        </w:rPr>
        <w:t>  </w:t>
      </w:r>
      <w:r w:rsidRPr="004A4A89">
        <w:rPr>
          <w:rFonts w:ascii="Poppins" w:hAnsi="Poppins" w:cs="Poppins"/>
        </w:rPr>
        <w:t> </w:t>
      </w:r>
    </w:p>
    <w:p w:rsidRPr="007C0F60" w:rsidR="007C0F60" w:rsidP="001674C0" w:rsidRDefault="007C0F60" w14:paraId="7B024D33" w14:textId="7F22A540">
      <w:pPr>
        <w:spacing w:after="160" w:line="259" w:lineRule="auto"/>
      </w:pPr>
      <w:r w:rsidRPr="007C0F60">
        <w:t>Leverandørens bruk av enkeltpersonforetak skal begrunnes skriftlig. Bruk av bemanningsselskap skal varsles byggherren og er underlagt arbeidsmiljøloven, herunder kravet om likebehandling i § 14-12a.</w:t>
      </w:r>
      <w:r w:rsidRPr="007C0F60">
        <w:rPr>
          <w:rFonts w:ascii="Times New Roman" w:hAnsi="Times New Roman" w:cs="Times New Roman"/>
        </w:rPr>
        <w:t> </w:t>
      </w:r>
      <w:r w:rsidRPr="007C0F60">
        <w:rPr>
          <w:rFonts w:ascii="Poppins" w:hAnsi="Poppins" w:cs="Poppins"/>
        </w:rPr>
        <w:t> </w:t>
      </w:r>
    </w:p>
    <w:p w:rsidRPr="007C0F60" w:rsidR="007C0F60" w:rsidP="001674C0" w:rsidRDefault="007C0F60" w14:paraId="39FE9F68" w14:textId="583A78B0">
      <w:pPr>
        <w:spacing w:after="160" w:line="259" w:lineRule="auto"/>
      </w:pPr>
      <w:r w:rsidRPr="007C0F60">
        <w:t>Leverandørens bruk av underleverandører, herunder innleid arbeidskraft, skal skriftlig forhåndsgodkjennes av oppdragsgiver. Oppdragsgiver kan bare nekte</w:t>
      </w:r>
      <w:r w:rsidR="0006683F">
        <w:t xml:space="preserve"> godkjenning</w:t>
      </w:r>
      <w:r w:rsidRPr="007C0F60">
        <w:t xml:space="preserve"> der </w:t>
      </w:r>
      <w:r w:rsidRPr="007C0F60">
        <w:t>han/hun har saklig grunn. Det samme gjelder for utskifting av underleverandører i kontraktsperioden. Manglende fremleggelse av dokumentasjon, eller ikke ubetydelige avvik ved fremlagt dokumentasjon, knyttet til underleverandør vil alltid utgjøre saklig grunnlag for å nekte godkjenning av vedkommende underleverandør. Oppdragsgivers godkjenning endrer ikke leverandørens forpliktelser overfor oppdragsgiver.</w:t>
      </w:r>
      <w:r w:rsidRPr="007C0F60">
        <w:rPr>
          <w:rFonts w:ascii="Times New Roman" w:hAnsi="Times New Roman" w:cs="Times New Roman"/>
          <w:i/>
          <w:iCs/>
        </w:rPr>
        <w:t> </w:t>
      </w:r>
      <w:r w:rsidRPr="007C0F60">
        <w:rPr>
          <w:rFonts w:ascii="Times New Roman" w:hAnsi="Times New Roman" w:cs="Times New Roman"/>
        </w:rPr>
        <w:t> </w:t>
      </w:r>
      <w:r w:rsidRPr="007C0F60">
        <w:t> </w:t>
      </w:r>
    </w:p>
    <w:p w:rsidRPr="007C0F60" w:rsidR="007C0F60" w:rsidP="001674C0" w:rsidRDefault="007C0F60" w14:paraId="5129FBFA" w14:textId="385BBCB4">
      <w:pPr>
        <w:spacing w:after="160" w:line="259" w:lineRule="auto"/>
      </w:pPr>
      <w:r w:rsidRPr="007C0F60">
        <w:t>Før innleie skjer, skal innleier stille krav om, og å få fremlagt dokumentasjon på, at innleid personell som direkte medvirker til kontrakten har gjennomgått grunnleggende opplæring i HMS. Før oppstart og under prosjektgjennomføringen skal innleiebedriften risikovurdere, informere og ha dialog med utleiebedriften om generell og prosjektspesifikk risiko forbundet med det aktuelle arbeidet.</w:t>
      </w:r>
      <w:r w:rsidRPr="007C0F60">
        <w:rPr>
          <w:rFonts w:ascii="Times New Roman" w:hAnsi="Times New Roman" w:cs="Times New Roman"/>
        </w:rPr>
        <w:t> </w:t>
      </w:r>
      <w:r w:rsidRPr="007C0F60">
        <w:rPr>
          <w:rFonts w:ascii="Poppins" w:hAnsi="Poppins" w:cs="Poppins"/>
        </w:rPr>
        <w:t> </w:t>
      </w:r>
    </w:p>
    <w:p w:rsidRPr="007C0F60" w:rsidR="007C0F60" w:rsidP="001674C0" w:rsidRDefault="007C0F60" w14:paraId="73EDECE8" w14:textId="2DC86DB7">
      <w:pPr>
        <w:spacing w:after="160" w:line="259" w:lineRule="auto"/>
      </w:pPr>
      <w:r>
        <w:t>Ved inngåelse av kontrakter i tilknytning til oppdraget som overstiger en verdi på kr 500.000 eks. mva</w:t>
      </w:r>
      <w:r w:rsidR="001A3A8F">
        <w:t>.</w:t>
      </w:r>
      <w:r>
        <w:t xml:space="preserve"> skal leverandøren innhente skatteattest fra underleverandør, jf. forskrift om offentlige anskaffelser § 7-2. Fra underentreprenører med forretningsadresse i andre EØS-land enn Norge, skal det innhentes tilsvarende attest.</w:t>
      </w:r>
      <w:r w:rsidRPr="1D1A65BE">
        <w:rPr>
          <w:rFonts w:ascii="Times New Roman" w:hAnsi="Times New Roman" w:cs="Times New Roman"/>
        </w:rPr>
        <w:t> </w:t>
      </w:r>
      <w:r>
        <w:t xml:space="preserve"> Leverand</w:t>
      </w:r>
      <w:r w:rsidRPr="1D1A65BE">
        <w:rPr>
          <w:rFonts w:ascii="Poppins" w:hAnsi="Poppins" w:cs="Poppins"/>
        </w:rPr>
        <w:t>ø</w:t>
      </w:r>
      <w:r>
        <w:t>ren skal p</w:t>
      </w:r>
      <w:r w:rsidRPr="1D1A65BE">
        <w:rPr>
          <w:rFonts w:ascii="Poppins" w:hAnsi="Poppins" w:cs="Poppins"/>
        </w:rPr>
        <w:t>å</w:t>
      </w:r>
      <w:r>
        <w:t xml:space="preserve"> foresp</w:t>
      </w:r>
      <w:r w:rsidRPr="1D1A65BE">
        <w:rPr>
          <w:rFonts w:ascii="Poppins" w:hAnsi="Poppins" w:cs="Poppins"/>
        </w:rPr>
        <w:t>ø</w:t>
      </w:r>
      <w:r>
        <w:t>rsel fra oppdragsgiver fremlegge skatteattesten.</w:t>
      </w:r>
      <w:r w:rsidRPr="1D1A65BE">
        <w:rPr>
          <w:rFonts w:ascii="Times New Roman" w:hAnsi="Times New Roman" w:cs="Times New Roman"/>
        </w:rPr>
        <w:t>  </w:t>
      </w:r>
      <w:r w:rsidRPr="1D1A65BE">
        <w:rPr>
          <w:rFonts w:ascii="Poppins" w:hAnsi="Poppins" w:cs="Poppins"/>
        </w:rPr>
        <w:t> </w:t>
      </w:r>
    </w:p>
    <w:p w:rsidR="27953F9B" w:rsidP="1D1A65BE" w:rsidRDefault="27953F9B" w14:paraId="7A640318" w14:textId="4262E9CB">
      <w:pPr>
        <w:spacing w:after="160" w:line="259" w:lineRule="auto"/>
        <w:rPr>
          <w:rFonts w:ascii="Poppins" w:hAnsi="Poppins" w:cs="Poppins"/>
        </w:rPr>
      </w:pPr>
      <w:r w:rsidRPr="00F96B15">
        <w:rPr>
          <w:rFonts w:ascii="Poppins" w:hAnsi="Poppins" w:cs="Poppins"/>
        </w:rPr>
        <w:t>Oppdragsgiver skal på forespørsel få tilgang til utvidet skatteattest fra norsk leverandør og underleverandører. Alle avtaler leverandøren inngår for utføring av arbeid under denne kontrakten skal inneholde tilsvarende bestemmelse.</w:t>
      </w:r>
      <w:r w:rsidR="00051A0F">
        <w:rPr>
          <w:rFonts w:ascii="Poppins" w:hAnsi="Poppins" w:cs="Poppins"/>
        </w:rPr>
        <w:t xml:space="preserve"> </w:t>
      </w:r>
    </w:p>
    <w:p w:rsidRPr="007C0F60" w:rsidR="007C0F60" w:rsidP="001674C0" w:rsidRDefault="007C0F60" w14:paraId="7C3D8CB4" w14:textId="19ED38FA">
      <w:pPr>
        <w:spacing w:after="160" w:line="259" w:lineRule="auto"/>
      </w:pPr>
      <w:r w:rsidRPr="007C0F60">
        <w:t>Leverandøren skal under hele kontraktsperioden kunne dokumentere at underleverandører oppfyller kontraktens bestemmelser, herunder at de har oppfylt sine forpliktelser overfor skattemyndighetene. På forespørsel fra oppdragsgiver skal attest for skatt- og merverdiavgift fremlegges. Denne skal ikke være eldre enn seks måneder.</w:t>
      </w:r>
      <w:r w:rsidRPr="007C0F60">
        <w:rPr>
          <w:rFonts w:ascii="Times New Roman" w:hAnsi="Times New Roman" w:cs="Times New Roman"/>
        </w:rPr>
        <w:t> </w:t>
      </w:r>
      <w:r w:rsidRPr="007C0F60">
        <w:rPr>
          <w:rFonts w:ascii="Poppins" w:hAnsi="Poppins" w:cs="Poppins"/>
        </w:rPr>
        <w:t> </w:t>
      </w:r>
    </w:p>
    <w:p w:rsidRPr="00C9500C" w:rsidR="00DE2537" w:rsidP="0C97F474" w:rsidRDefault="00DE2537" w14:paraId="2306F845" w14:textId="46EA3ECE">
      <w:pPr>
        <w:spacing w:after="160" w:line="259" w:lineRule="auto"/>
      </w:pPr>
    </w:p>
    <w:p w:rsidRPr="001674C0" w:rsidR="00AC1C50" w:rsidP="009D3AF4" w:rsidRDefault="00AC1C50" w14:paraId="2234EDD4" w14:textId="26F61287">
      <w:pPr>
        <w:pStyle w:val="Overskrift2"/>
        <w:numPr>
          <w:ilvl w:val="0"/>
          <w:numId w:val="20"/>
        </w:numPr>
        <w:spacing w:before="0" w:after="160" w:line="259" w:lineRule="auto"/>
        <w:rPr>
          <w:sz w:val="40"/>
          <w:szCs w:val="40"/>
        </w:rPr>
      </w:pPr>
      <w:bookmarkStart w:name="_Toc155248498" w:id="12"/>
      <w:r w:rsidRPr="001674C0">
        <w:rPr>
          <w:sz w:val="40"/>
          <w:szCs w:val="40"/>
        </w:rPr>
        <w:t>Krav til elektronisk betaling</w:t>
      </w:r>
      <w:bookmarkEnd w:id="12"/>
    </w:p>
    <w:p w:rsidRPr="001674C0" w:rsidR="005628E2" w:rsidP="001674C0" w:rsidRDefault="005628E2" w14:paraId="49C861AF" w14:textId="237653A1">
      <w:pPr>
        <w:spacing w:after="160" w:line="259" w:lineRule="auto"/>
        <w:textAlignment w:val="baseline"/>
        <w:rPr>
          <w:rFonts w:eastAsia="Times New Roman" w:cs="Calibri"/>
          <w:color w:val="000000"/>
          <w:lang w:eastAsia="nb-NO"/>
        </w:rPr>
      </w:pPr>
      <w:r w:rsidRPr="00A042DE">
        <w:rPr>
          <w:rFonts w:eastAsia="Times New Roman" w:cs="Calibri"/>
          <w:color w:val="000000"/>
          <w:shd w:val="clear" w:color="auto" w:fill="FFFFFF"/>
          <w:lang w:eastAsia="nb-NO"/>
        </w:rPr>
        <w:t>All betaling leverandøren og underleverandører foretar i forbindelse med utførelsen av kontraktsarbeidet skal betales med elektronisk betalingsmiddel.   </w:t>
      </w:r>
      <w:r w:rsidRPr="00A042DE">
        <w:rPr>
          <w:rFonts w:eastAsia="Times New Roman" w:cs="Calibri"/>
          <w:color w:val="000000"/>
          <w:lang w:eastAsia="nb-NO"/>
        </w:rPr>
        <w:t> </w:t>
      </w:r>
    </w:p>
    <w:p w:rsidRPr="00A042DE" w:rsidR="002C252A" w:rsidP="001674C0" w:rsidRDefault="002C252A" w14:paraId="2664A211" w14:textId="7DAA22CA">
      <w:pPr>
        <w:spacing w:after="160" w:line="259" w:lineRule="auto"/>
        <w:rPr>
          <w:rFonts w:eastAsia="Times New Roman" w:cs="Calibri"/>
          <w:lang w:eastAsia="nb-NO"/>
        </w:rPr>
      </w:pPr>
    </w:p>
    <w:p w:rsidRPr="001674C0" w:rsidR="002C252A" w:rsidP="009D3AF4" w:rsidRDefault="002C252A" w14:paraId="03059D91" w14:textId="134ABE1E">
      <w:pPr>
        <w:pStyle w:val="Overskrift2"/>
        <w:numPr>
          <w:ilvl w:val="0"/>
          <w:numId w:val="20"/>
        </w:numPr>
        <w:spacing w:before="0" w:after="160" w:line="259" w:lineRule="auto"/>
        <w:rPr>
          <w:rFonts w:eastAsia="Times New Roman"/>
          <w:sz w:val="40"/>
          <w:szCs w:val="40"/>
          <w:lang w:eastAsia="nb-NO"/>
        </w:rPr>
      </w:pPr>
      <w:bookmarkStart w:name="_Toc155248499" w:id="13"/>
      <w:r w:rsidRPr="001674C0">
        <w:rPr>
          <w:rFonts w:eastAsia="Times New Roman"/>
          <w:sz w:val="40"/>
          <w:szCs w:val="40"/>
          <w:lang w:eastAsia="nb-NO"/>
        </w:rPr>
        <w:t>Manglende betaling av skatt og avgift</w:t>
      </w:r>
      <w:bookmarkEnd w:id="13"/>
    </w:p>
    <w:p w:rsidRPr="006A3580" w:rsidR="00DD0764" w:rsidP="530B48AC" w:rsidRDefault="006A3580" w14:paraId="0FCAEC66" w14:textId="500ADEB6">
      <w:pPr>
        <w:spacing w:after="160" w:line="259" w:lineRule="auto"/>
        <w:rPr>
          <w:rFonts w:ascii="Poppins" w:hAnsi="Poppins" w:cs="Poppins"/>
          <w:lang w:eastAsia="nb-NO"/>
        </w:rPr>
      </w:pPr>
      <w:r w:rsidRPr="530B48AC">
        <w:rPr>
          <w:lang w:eastAsia="nb-NO"/>
        </w:rPr>
        <w:t>Leverandøren og eventuelle underleverandører skal til enhver tid oppfylle sine forpliktelser til å betale skatter og/eller avgifter.</w:t>
      </w:r>
      <w:r w:rsidRPr="530B48AC">
        <w:rPr>
          <w:rFonts w:ascii="Times New Roman" w:hAnsi="Times New Roman" w:cs="Times New Roman"/>
          <w:lang w:eastAsia="nb-NO"/>
        </w:rPr>
        <w:t> </w:t>
      </w:r>
      <w:r w:rsidRPr="530B48AC">
        <w:rPr>
          <w:rFonts w:ascii="Poppins" w:hAnsi="Poppins" w:cs="Poppins"/>
          <w:lang w:eastAsia="nb-NO"/>
        </w:rPr>
        <w:t> </w:t>
      </w:r>
    </w:p>
    <w:p w:rsidR="530B48AC" w:rsidP="530B48AC" w:rsidRDefault="530B48AC" w14:paraId="5DF8FAE6" w14:textId="18C0E3F4">
      <w:pPr>
        <w:spacing w:after="160" w:line="259" w:lineRule="auto"/>
        <w:rPr>
          <w:rFonts w:ascii="Poppins" w:hAnsi="Poppins" w:cs="Poppins"/>
          <w:lang w:eastAsia="nb-NO"/>
        </w:rPr>
      </w:pPr>
    </w:p>
    <w:p w:rsidRPr="001674C0" w:rsidR="002C252A" w:rsidP="009D3AF4" w:rsidRDefault="006A3580" w14:paraId="398D6C9A" w14:textId="2A82C8B3">
      <w:pPr>
        <w:pStyle w:val="Overskrift2"/>
        <w:numPr>
          <w:ilvl w:val="0"/>
          <w:numId w:val="20"/>
        </w:numPr>
        <w:spacing w:before="0" w:after="160" w:line="259" w:lineRule="auto"/>
        <w:rPr>
          <w:sz w:val="40"/>
          <w:szCs w:val="40"/>
        </w:rPr>
      </w:pPr>
      <w:bookmarkStart w:name="_Toc155248500" w:id="14"/>
      <w:r w:rsidRPr="001674C0">
        <w:rPr>
          <w:sz w:val="40"/>
          <w:szCs w:val="40"/>
        </w:rPr>
        <w:t>Rapportering til oppdrags- og arbeidsforholdregisteret (OAR)</w:t>
      </w:r>
      <w:bookmarkEnd w:id="14"/>
    </w:p>
    <w:p w:rsidRPr="0073347B" w:rsidR="00BD1792" w:rsidP="001674C0" w:rsidRDefault="0073347B" w14:paraId="2893CED6" w14:textId="68C9554B">
      <w:pPr>
        <w:spacing w:after="160" w:line="259" w:lineRule="auto"/>
      </w:pPr>
      <w:r w:rsidRPr="0073347B">
        <w:t>Kontrakt gitt til utenlandsk leverandør eller underleverandør, og alle arbeidstakere på slik kontrakt, skal rapporteres til Skatteetaten via Oppdrags- og arbeidsforholdsregisteret (OAR) i henhold til lov om skatteforvaltning § 7-6. Leverandøren er ansvarlig for at slik rapportering skjer nedover i kontraktskjeden. Leverandøren skal på forespørsel dokumentere at rapporteringsplikten er oppfylt ved kopi av innmeldingsskjema eller kvittering fra Altinn. Eventuelt ansvar for overtredelsesgebyr eller tvangsmulkt ilagt byggherren som følge av at leverandøren ikke har overholdt sine forpliktelser etter dette punktet er leverandørens ansvar og skal betales av ham. </w:t>
      </w:r>
    </w:p>
    <w:p w:rsidRPr="00A042DE" w:rsidR="00A042DE" w:rsidP="001674C0" w:rsidRDefault="00A042DE" w14:paraId="0DE27860" w14:textId="4430BDCA">
      <w:pPr>
        <w:spacing w:after="160" w:line="259" w:lineRule="auto"/>
      </w:pPr>
    </w:p>
    <w:p w:rsidRPr="001674C0" w:rsidR="00A042DE" w:rsidP="009D3AF4" w:rsidRDefault="00A042DE" w14:paraId="1CEDC0BB" w14:textId="23A0C089">
      <w:pPr>
        <w:pStyle w:val="Overskrift2"/>
        <w:numPr>
          <w:ilvl w:val="0"/>
          <w:numId w:val="20"/>
        </w:numPr>
        <w:spacing w:before="0" w:after="160" w:line="259" w:lineRule="auto"/>
        <w:rPr>
          <w:sz w:val="40"/>
          <w:szCs w:val="40"/>
        </w:rPr>
      </w:pPr>
      <w:bookmarkStart w:name="_Toc155248501" w:id="15"/>
      <w:r w:rsidRPr="001674C0">
        <w:rPr>
          <w:sz w:val="40"/>
          <w:szCs w:val="40"/>
        </w:rPr>
        <w:t>Pliktig medlemskap i leverandørregister</w:t>
      </w:r>
      <w:bookmarkEnd w:id="15"/>
    </w:p>
    <w:p w:rsidRPr="00A042DE" w:rsidR="00A042DE" w:rsidP="001674C0" w:rsidRDefault="00A042DE" w14:paraId="7F9ED6C6" w14:textId="77777777">
      <w:pPr>
        <w:spacing w:after="160" w:line="259" w:lineRule="auto"/>
      </w:pPr>
      <w:r w:rsidRPr="00A042DE">
        <w:t>Leverandøren, og eventuelle underleverandører, skal ved kontraktsinngåelse oppgi StartBANK ID eller fremlegge kopi av registreringsbevis fra StartBANK eller tilsvarende leverandørregister som inneholder oppdatert og kontrollert leverandørinformasjon. Leverandøren skal gi leverandørregisteret fullmakt til å innhente opplysninger om skatt og avgift (SKAV-info) der tilsvarende informasjon kan utstedes i hele kontraktsperioden.</w:t>
      </w:r>
      <w:r w:rsidRPr="00A042DE">
        <w:rPr>
          <w:rFonts w:ascii="Times New Roman" w:hAnsi="Times New Roman" w:cs="Times New Roman"/>
        </w:rPr>
        <w:t>  </w:t>
      </w:r>
      <w:r w:rsidRPr="00A042DE">
        <w:t>Utenlandske leverand</w:t>
      </w:r>
      <w:r w:rsidRPr="00A042DE">
        <w:rPr>
          <w:rFonts w:ascii="Poppins" w:hAnsi="Poppins" w:cs="Poppins"/>
        </w:rPr>
        <w:t>ø</w:t>
      </w:r>
      <w:r w:rsidRPr="00A042DE">
        <w:t>rer kan ogs</w:t>
      </w:r>
      <w:r w:rsidRPr="00A042DE">
        <w:rPr>
          <w:rFonts w:ascii="Poppins" w:hAnsi="Poppins" w:cs="Poppins"/>
        </w:rPr>
        <w:t>å</w:t>
      </w:r>
      <w:r w:rsidRPr="00A042DE">
        <w:t xml:space="preserve"> registrere seg.</w:t>
      </w:r>
      <w:r w:rsidRPr="00A042DE">
        <w:rPr>
          <w:rFonts w:ascii="Poppins" w:hAnsi="Poppins" w:cs="Poppins"/>
        </w:rPr>
        <w:t> </w:t>
      </w:r>
      <w:r w:rsidRPr="00A042DE">
        <w:t>Dette kravet gjelder ikke enkeltpersonforetak.</w:t>
      </w:r>
    </w:p>
    <w:p w:rsidRPr="00A042DE" w:rsidR="00A042DE" w:rsidP="001674C0" w:rsidRDefault="00A042DE" w14:paraId="721C48E8" w14:textId="33FF51D7">
      <w:pPr>
        <w:spacing w:after="160" w:line="259" w:lineRule="auto"/>
      </w:pPr>
    </w:p>
    <w:p w:rsidRPr="001674C0" w:rsidR="00A042DE" w:rsidP="009D3AF4" w:rsidRDefault="00A042DE" w14:paraId="64F37A5F" w14:textId="38E2BA69">
      <w:pPr>
        <w:pStyle w:val="Overskrift2"/>
        <w:numPr>
          <w:ilvl w:val="0"/>
          <w:numId w:val="20"/>
        </w:numPr>
        <w:spacing w:before="0" w:after="160" w:line="259" w:lineRule="auto"/>
        <w:rPr>
          <w:sz w:val="40"/>
          <w:szCs w:val="40"/>
        </w:rPr>
      </w:pPr>
      <w:bookmarkStart w:name="_Toc155248502" w:id="16"/>
      <w:r w:rsidRPr="001674C0">
        <w:rPr>
          <w:sz w:val="40"/>
          <w:szCs w:val="40"/>
        </w:rPr>
        <w:t>Revisjon</w:t>
      </w:r>
      <w:bookmarkEnd w:id="16"/>
    </w:p>
    <w:p w:rsidRPr="00A042DE" w:rsidR="00A042DE" w:rsidP="63C63DD2" w:rsidRDefault="00A042DE" w14:paraId="4C4475BF" w14:textId="6F552DFA">
      <w:pPr>
        <w:spacing w:after="160" w:line="259" w:lineRule="auto"/>
        <w:rPr>
          <w:rFonts w:eastAsiaTheme="minorEastAsia"/>
        </w:rPr>
      </w:pPr>
      <w:r w:rsidRPr="63C63DD2">
        <w:rPr>
          <w:rFonts w:eastAsiaTheme="minorEastAsia"/>
        </w:rPr>
        <w:t>Oppdragsgiver, eller ekstern revisor engasjert av</w:t>
      </w:r>
      <w:r w:rsidR="00F96B15">
        <w:rPr>
          <w:rFonts w:eastAsiaTheme="minorEastAsia"/>
        </w:rPr>
        <w:t xml:space="preserve"> oppdragsgiver</w:t>
      </w:r>
      <w:r w:rsidRPr="63C63DD2">
        <w:rPr>
          <w:rFonts w:eastAsiaTheme="minorEastAsia"/>
        </w:rPr>
        <w:t xml:space="preserve">, kan ved begrunnet </w:t>
      </w:r>
      <w:r w:rsidRPr="63C63DD2" w:rsidR="482CD76E">
        <w:rPr>
          <w:rFonts w:eastAsiaTheme="minorEastAsia"/>
        </w:rPr>
        <w:t>mistanke om brudd på kontraktbestemmelser gitt i «Møre og Romsdal-modellen» og i ev. tilhørende endringskatalog</w:t>
      </w:r>
      <w:r w:rsidRPr="63C63DD2" w:rsidR="69B61F92">
        <w:rPr>
          <w:rFonts w:eastAsiaTheme="minorEastAsia"/>
        </w:rPr>
        <w:t>,</w:t>
      </w:r>
      <w:r w:rsidRPr="63C63DD2">
        <w:rPr>
          <w:rFonts w:eastAsiaTheme="minorEastAsia"/>
        </w:rPr>
        <w:t xml:space="preserve">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  </w:t>
      </w:r>
    </w:p>
    <w:p w:rsidRPr="00A042DE" w:rsidR="00A042DE" w:rsidP="63C63DD2" w:rsidRDefault="00A042DE" w14:paraId="58573394" w14:textId="61852C3F">
      <w:pPr>
        <w:spacing w:after="160" w:line="259" w:lineRule="auto"/>
        <w:rPr>
          <w:rFonts w:eastAsiaTheme="minorEastAsia"/>
        </w:rPr>
      </w:pPr>
      <w:r w:rsidRPr="63C63DD2">
        <w:rPr>
          <w:rFonts w:eastAsiaTheme="minorEastAsia"/>
        </w:rPr>
        <w:t>Oppdragsgiver har blant annet rett til innsyn i leverandørens kvalitetssikringssystem, HMS-system og systemer for oppfyllelse av bestemmelser om samfunnsansvar, herunder lønns- og arbeidsvilkår. Oppdragsgiver har rett til å la seg bistå av tredjeperson i forbindelse med revisjon. Leverandøren skal vederlagsfritt yte rimelig assistanse ved slikt innsyn. Innsynsretten er begrenset til tre år etter at siste betaling har funnet sted.   </w:t>
      </w:r>
    </w:p>
    <w:p w:rsidR="00F84E03" w:rsidRDefault="00A042DE" w14:paraId="42AD6B1F" w14:textId="77777777">
      <w:pPr>
        <w:spacing w:after="160" w:line="259" w:lineRule="auto"/>
        <w:rPr>
          <w:rFonts w:eastAsiaTheme="minorEastAsia"/>
        </w:rPr>
      </w:pPr>
      <w:r w:rsidRPr="63C63DD2">
        <w:rPr>
          <w:rFonts w:eastAsiaTheme="minorEastAsia"/>
        </w:rPr>
        <w:t>Leverandøren skal sikre at oppdragsgiver har tilsvarende innsynsrett hos leverandørens direkte og indirekte kontraktsmedhjelpere, med mindre leveransen har en klart underordnet betydning for leverandørens evne til å oppfylle sine forpliktelser overfor oppdragsgiver. </w:t>
      </w:r>
    </w:p>
    <w:p w:rsidRPr="002D6D3A" w:rsidR="002D6D3A" w:rsidP="002D6D3A" w:rsidRDefault="002D6D3A" w14:paraId="6C71B143" w14:textId="77777777">
      <w:pPr>
        <w:spacing w:line="240" w:lineRule="auto"/>
        <w:rPr>
          <w:rStyle w:val="Overskrift2Tegn"/>
          <w:rFonts w:asciiTheme="minorHAnsi" w:hAnsiTheme="minorHAnsi" w:eastAsiaTheme="minorHAnsi" w:cstheme="minorBidi"/>
          <w:b w:val="0"/>
          <w:bCs w:val="0"/>
          <w:color w:val="auto"/>
          <w:sz w:val="21"/>
          <w:szCs w:val="21"/>
        </w:rPr>
      </w:pPr>
    </w:p>
    <w:p w:rsidRPr="00A44400" w:rsidR="00F84E03" w:rsidP="002D6D3A" w:rsidRDefault="002D6D3A" w14:paraId="0B0165F6" w14:textId="45A97B88">
      <w:pPr>
        <w:spacing w:line="240" w:lineRule="auto"/>
      </w:pPr>
      <w:bookmarkStart w:name="_Toc155248503" w:id="17"/>
      <w:r w:rsidRPr="0C97F474">
        <w:rPr>
          <w:rStyle w:val="Overskrift2Tegn"/>
          <w:sz w:val="40"/>
          <w:szCs w:val="40"/>
        </w:rPr>
        <w:t>1</w:t>
      </w:r>
      <w:r w:rsidRPr="0C97F474" w:rsidR="00990ABA">
        <w:rPr>
          <w:rStyle w:val="Overskrift2Tegn"/>
          <w:sz w:val="40"/>
          <w:szCs w:val="40"/>
        </w:rPr>
        <w:t>7</w:t>
      </w:r>
      <w:r w:rsidRPr="0C97F474">
        <w:rPr>
          <w:rStyle w:val="Overskrift2Tegn"/>
        </w:rPr>
        <w:t xml:space="preserve">. </w:t>
      </w:r>
      <w:r w:rsidRPr="0C97F474" w:rsidR="00CC70FC">
        <w:rPr>
          <w:rStyle w:val="Overskrift2Tegn"/>
        </w:rPr>
        <w:t xml:space="preserve"> </w:t>
      </w:r>
      <w:r w:rsidRPr="0C97F474" w:rsidR="00F84E03">
        <w:rPr>
          <w:rStyle w:val="Overskrift2Tegn"/>
          <w:sz w:val="40"/>
          <w:szCs w:val="40"/>
        </w:rPr>
        <w:t>Videreføring av kontraktkrav</w:t>
      </w:r>
      <w:bookmarkEnd w:id="17"/>
      <w:r>
        <w:br/>
      </w:r>
      <w:r w:rsidRPr="0C97F474" w:rsidR="00F84E03">
        <w:rPr>
          <w:rFonts w:ascii="Poppins" w:hAnsi="Poppins" w:cs="Poppins"/>
        </w:rPr>
        <w:t xml:space="preserve">Alle avtaler leverandøren inngår for utføring av arbeid under denne kontrakten skal </w:t>
      </w:r>
      <w:r w:rsidRPr="0C97F474" w:rsidR="00E02094">
        <w:rPr>
          <w:rFonts w:ascii="Poppins" w:hAnsi="Poppins" w:cs="Poppins"/>
        </w:rPr>
        <w:t>som minimum inneholde følgende bestemmelser/krav i Møre og Romsdal-modellen med endringskatalog</w:t>
      </w:r>
      <w:r w:rsidRPr="0C97F474" w:rsidR="00F84E03">
        <w:rPr>
          <w:rFonts w:ascii="Poppins" w:hAnsi="Poppins" w:cs="Poppins"/>
        </w:rPr>
        <w:t>.</w:t>
      </w:r>
    </w:p>
    <w:p w:rsidR="00705240" w:rsidP="00566F51" w:rsidRDefault="00F84E03" w14:paraId="55D6766C" w14:textId="77777777">
      <w:pPr>
        <w:spacing w:line="240" w:lineRule="auto"/>
        <w:rPr>
          <w:rFonts w:ascii="Poppins" w:hAnsi="Poppins" w:cs="Poppins"/>
        </w:rPr>
      </w:pPr>
      <w:r w:rsidRPr="00A44400">
        <w:br/>
      </w:r>
      <w:r w:rsidRPr="00A44400">
        <w:rPr>
          <w:rFonts w:ascii="Poppins" w:hAnsi="Poppins" w:cs="Poppins"/>
        </w:rPr>
        <w:t>Dette gjelder for følgende krav i Møre og Rom</w:t>
      </w:r>
      <w:r w:rsidR="001A3A8F">
        <w:rPr>
          <w:rFonts w:ascii="Poppins" w:hAnsi="Poppins" w:cs="Poppins"/>
        </w:rPr>
        <w:t>s</w:t>
      </w:r>
      <w:r w:rsidRPr="00A44400">
        <w:rPr>
          <w:rFonts w:ascii="Poppins" w:hAnsi="Poppins" w:cs="Poppins"/>
        </w:rPr>
        <w:t xml:space="preserve">dal-modellen med endringskatalog: </w:t>
      </w:r>
    </w:p>
    <w:p w:rsidR="00705240" w:rsidP="00705240" w:rsidRDefault="00F84E03" w14:paraId="0411B2C2" w14:textId="77777777">
      <w:pPr>
        <w:pStyle w:val="Listeavsnitt"/>
        <w:numPr>
          <w:ilvl w:val="0"/>
          <w:numId w:val="19"/>
        </w:numPr>
        <w:spacing w:line="240" w:lineRule="auto"/>
        <w:rPr>
          <w:rFonts w:ascii="Poppins" w:hAnsi="Poppins" w:cs="Poppins"/>
        </w:rPr>
      </w:pPr>
      <w:r w:rsidRPr="00705240">
        <w:rPr>
          <w:rFonts w:ascii="Poppins" w:hAnsi="Poppins" w:cs="Poppins"/>
        </w:rPr>
        <w:t xml:space="preserve">HMS-kort, </w:t>
      </w:r>
    </w:p>
    <w:p w:rsidR="009E0506" w:rsidP="009E0506" w:rsidRDefault="00F84E03" w14:paraId="4797EB13" w14:textId="77777777">
      <w:pPr>
        <w:pStyle w:val="Listeavsnitt"/>
        <w:numPr>
          <w:ilvl w:val="0"/>
          <w:numId w:val="19"/>
        </w:numPr>
        <w:spacing w:line="240" w:lineRule="auto"/>
        <w:rPr>
          <w:rFonts w:ascii="Poppins" w:hAnsi="Poppins" w:cs="Poppins"/>
        </w:rPr>
      </w:pPr>
      <w:r w:rsidRPr="00705240">
        <w:rPr>
          <w:rFonts w:ascii="Poppins" w:hAnsi="Poppins" w:cs="Poppins"/>
        </w:rPr>
        <w:t xml:space="preserve">Lønn- og arbeidsvilkår, </w:t>
      </w:r>
    </w:p>
    <w:p w:rsidR="00833029" w:rsidP="009E0506" w:rsidRDefault="00833029" w14:paraId="3900B74E" w14:textId="01BFA4E9">
      <w:pPr>
        <w:pStyle w:val="Listeavsnitt"/>
        <w:numPr>
          <w:ilvl w:val="0"/>
          <w:numId w:val="19"/>
        </w:numPr>
        <w:spacing w:line="240" w:lineRule="auto"/>
        <w:rPr>
          <w:rFonts w:ascii="Poppins" w:hAnsi="Poppins" w:cs="Poppins"/>
        </w:rPr>
      </w:pPr>
      <w:r>
        <w:rPr>
          <w:rFonts w:ascii="Poppins" w:hAnsi="Poppins" w:cs="Poppins"/>
        </w:rPr>
        <w:t>Obligatorisk tjenestepensjon</w:t>
      </w:r>
    </w:p>
    <w:p w:rsidRPr="009E0506" w:rsidR="009E0506" w:rsidP="009E0506" w:rsidRDefault="009E0506" w14:paraId="5BBA0FAB" w14:textId="59407AFC">
      <w:pPr>
        <w:pStyle w:val="Listeavsnitt"/>
        <w:numPr>
          <w:ilvl w:val="0"/>
          <w:numId w:val="19"/>
        </w:numPr>
        <w:spacing w:line="240" w:lineRule="auto"/>
        <w:rPr>
          <w:rFonts w:ascii="Poppins" w:hAnsi="Poppins" w:cs="Poppins"/>
        </w:rPr>
      </w:pPr>
      <w:r w:rsidRPr="009E0506">
        <w:t>Krav om betaling av lønn mv. til bank eller foretak med rett til å drive betalingsformidling</w:t>
      </w:r>
    </w:p>
    <w:p w:rsidR="00705240" w:rsidP="00705240" w:rsidRDefault="00705240" w14:paraId="448B5880" w14:textId="77777777">
      <w:pPr>
        <w:pStyle w:val="Listeavsnitt"/>
        <w:numPr>
          <w:ilvl w:val="0"/>
          <w:numId w:val="19"/>
        </w:numPr>
        <w:spacing w:line="240" w:lineRule="auto"/>
        <w:rPr>
          <w:rFonts w:ascii="Poppins" w:hAnsi="Poppins" w:cs="Poppins"/>
        </w:rPr>
      </w:pPr>
      <w:r>
        <w:rPr>
          <w:rFonts w:ascii="Poppins" w:hAnsi="Poppins" w:cs="Poppins"/>
        </w:rPr>
        <w:t>F</w:t>
      </w:r>
      <w:r w:rsidRPr="00705240" w:rsidR="00F84E03">
        <w:rPr>
          <w:rFonts w:ascii="Poppins" w:hAnsi="Poppins" w:cs="Poppins"/>
        </w:rPr>
        <w:t>orbud mot manglende respekt for fagorganisering og kollektive forhandlinger (</w:t>
      </w:r>
      <w:r w:rsidRPr="00705240" w:rsidR="001A3A8F">
        <w:rPr>
          <w:rFonts w:ascii="Poppins" w:hAnsi="Poppins" w:cs="Poppins"/>
        </w:rPr>
        <w:t>ILOs</w:t>
      </w:r>
      <w:r w:rsidRPr="00705240" w:rsidR="00F84E03">
        <w:rPr>
          <w:rFonts w:ascii="Poppins" w:hAnsi="Poppins" w:cs="Poppins"/>
        </w:rPr>
        <w:t xml:space="preserve"> kjernekonvensjoner 87 og 98), </w:t>
      </w:r>
    </w:p>
    <w:p w:rsidR="00705240" w:rsidP="00705240" w:rsidRDefault="00705240" w14:paraId="697D95BA" w14:textId="77777777">
      <w:pPr>
        <w:pStyle w:val="Listeavsnitt"/>
        <w:numPr>
          <w:ilvl w:val="0"/>
          <w:numId w:val="19"/>
        </w:numPr>
        <w:spacing w:line="240" w:lineRule="auto"/>
        <w:rPr>
          <w:rFonts w:ascii="Poppins" w:hAnsi="Poppins" w:cs="Poppins"/>
        </w:rPr>
      </w:pPr>
      <w:r>
        <w:rPr>
          <w:rFonts w:ascii="Poppins" w:hAnsi="Poppins" w:cs="Poppins"/>
        </w:rPr>
        <w:t>M</w:t>
      </w:r>
      <w:r w:rsidRPr="00705240" w:rsidR="00F84E03">
        <w:rPr>
          <w:rFonts w:ascii="Poppins" w:hAnsi="Poppins" w:cs="Poppins"/>
        </w:rPr>
        <w:t xml:space="preserve">annskapslister og innsyn i oversiktslister, </w:t>
      </w:r>
    </w:p>
    <w:p w:rsidRPr="003C0AA4" w:rsidR="00705240" w:rsidP="003C0AA4" w:rsidRDefault="00705240" w14:paraId="6170ED60" w14:textId="6C1B12DE">
      <w:pPr>
        <w:pStyle w:val="Listeavsnitt"/>
        <w:numPr>
          <w:ilvl w:val="0"/>
          <w:numId w:val="19"/>
        </w:numPr>
        <w:spacing w:line="240" w:lineRule="auto"/>
        <w:rPr>
          <w:rFonts w:ascii="Poppins" w:hAnsi="Poppins" w:cs="Poppins"/>
        </w:rPr>
      </w:pPr>
      <w:r>
        <w:rPr>
          <w:rFonts w:ascii="Poppins" w:hAnsi="Poppins" w:cs="Poppins"/>
        </w:rPr>
        <w:t>I</w:t>
      </w:r>
      <w:r w:rsidRPr="00705240" w:rsidR="00F84E03">
        <w:rPr>
          <w:rFonts w:ascii="Poppins" w:hAnsi="Poppins" w:cs="Poppins"/>
        </w:rPr>
        <w:t xml:space="preserve">nternkontroll – SHA, </w:t>
      </w:r>
    </w:p>
    <w:p w:rsidR="00705240" w:rsidP="00705240" w:rsidRDefault="00705240" w14:paraId="4E739759" w14:textId="77777777">
      <w:pPr>
        <w:pStyle w:val="Listeavsnitt"/>
        <w:numPr>
          <w:ilvl w:val="0"/>
          <w:numId w:val="19"/>
        </w:numPr>
        <w:spacing w:line="240" w:lineRule="auto"/>
        <w:rPr>
          <w:rFonts w:ascii="Poppins" w:hAnsi="Poppins" w:cs="Poppins"/>
        </w:rPr>
      </w:pPr>
      <w:r>
        <w:rPr>
          <w:rFonts w:ascii="Poppins" w:hAnsi="Poppins" w:cs="Poppins"/>
        </w:rPr>
        <w:t>E</w:t>
      </w:r>
      <w:r w:rsidRPr="00705240" w:rsidR="00F84E03">
        <w:rPr>
          <w:rFonts w:ascii="Poppins" w:hAnsi="Poppins" w:cs="Poppins"/>
        </w:rPr>
        <w:t xml:space="preserve">lektronisk betaling, </w:t>
      </w:r>
    </w:p>
    <w:p w:rsidR="00216844" w:rsidP="00216844" w:rsidRDefault="00705240" w14:paraId="34AD2A28" w14:textId="2B417449">
      <w:pPr>
        <w:pStyle w:val="Listeavsnitt"/>
        <w:numPr>
          <w:ilvl w:val="0"/>
          <w:numId w:val="19"/>
        </w:numPr>
        <w:spacing w:line="240" w:lineRule="auto"/>
        <w:rPr>
          <w:rFonts w:ascii="Poppins" w:hAnsi="Poppins" w:cs="Poppins"/>
        </w:rPr>
      </w:pPr>
      <w:r>
        <w:rPr>
          <w:rFonts w:ascii="Poppins" w:hAnsi="Poppins" w:cs="Poppins"/>
        </w:rPr>
        <w:t>R</w:t>
      </w:r>
      <w:r w:rsidRPr="00705240" w:rsidR="00F84E03">
        <w:rPr>
          <w:rFonts w:ascii="Poppins" w:hAnsi="Poppins" w:cs="Poppins"/>
        </w:rPr>
        <w:t>evisjon</w:t>
      </w:r>
    </w:p>
    <w:p w:rsidR="00312E3D" w:rsidP="530B48AC" w:rsidRDefault="006039F3" w14:paraId="65AAF263" w14:textId="6D16EA4E">
      <w:pPr>
        <w:pStyle w:val="Listeavsnitt"/>
        <w:numPr>
          <w:ilvl w:val="0"/>
          <w:numId w:val="19"/>
        </w:numPr>
        <w:spacing w:line="240" w:lineRule="auto"/>
        <w:rPr>
          <w:rFonts w:ascii="Poppins" w:hAnsi="Poppins" w:cs="Poppins"/>
        </w:rPr>
      </w:pPr>
      <w:r w:rsidRPr="530B48AC">
        <w:rPr>
          <w:rFonts w:ascii="Poppins" w:hAnsi="Poppins" w:cs="Poppins"/>
        </w:rPr>
        <w:t xml:space="preserve">Rapporteringsplikt til Oppdrags- og arbeidsforholdsregisteret </w:t>
      </w:r>
      <w:r w:rsidRPr="530B48AC" w:rsidR="001C22AE">
        <w:rPr>
          <w:rFonts w:ascii="Poppins" w:hAnsi="Poppins" w:cs="Poppins"/>
        </w:rPr>
        <w:t>der avtalen omfattes av lov om skatteforvaltning § 7-6</w:t>
      </w:r>
      <w:r w:rsidRPr="530B48AC" w:rsidR="0094463C">
        <w:rPr>
          <w:rFonts w:ascii="Poppins" w:hAnsi="Poppins" w:cs="Poppins"/>
        </w:rPr>
        <w:t xml:space="preserve">. </w:t>
      </w:r>
    </w:p>
    <w:p w:rsidR="530B48AC" w:rsidP="530B48AC" w:rsidRDefault="530B48AC" w14:paraId="42A7F06E" w14:textId="6125A276">
      <w:pPr>
        <w:spacing w:line="240" w:lineRule="auto"/>
        <w:rPr>
          <w:rFonts w:ascii="Poppins" w:hAnsi="Poppins" w:cs="Poppins"/>
        </w:rPr>
      </w:pPr>
    </w:p>
    <w:p w:rsidRPr="00826D97" w:rsidR="00312E3D" w:rsidP="00CC70FC" w:rsidRDefault="00824D21" w14:paraId="2999FD08" w14:textId="0050F664">
      <w:pPr>
        <w:pStyle w:val="Overskrift2"/>
        <w:numPr>
          <w:ilvl w:val="0"/>
          <w:numId w:val="22"/>
        </w:numPr>
        <w:rPr>
          <w:sz w:val="40"/>
          <w:szCs w:val="40"/>
        </w:rPr>
      </w:pPr>
      <w:bookmarkStart w:name="_Toc155248504" w:id="18"/>
      <w:r w:rsidRPr="00826D97">
        <w:rPr>
          <w:sz w:val="40"/>
          <w:szCs w:val="40"/>
        </w:rPr>
        <w:t>Kontroll</w:t>
      </w:r>
      <w:bookmarkEnd w:id="18"/>
    </w:p>
    <w:p w:rsidR="00F84E03" w:rsidP="00F84E03" w:rsidRDefault="00EE270E" w14:paraId="5ECD466A" w14:textId="70A3CD7F">
      <w:pPr>
        <w:rPr>
          <w:rFonts w:ascii="Poppins" w:hAnsi="Poppins" w:cs="Poppins"/>
        </w:rPr>
      </w:pPr>
      <w:r>
        <w:rPr>
          <w:rFonts w:ascii="Poppins" w:hAnsi="Poppins" w:cs="Poppins"/>
        </w:rPr>
        <w:t xml:space="preserve">Oppdragsgiver kan gjennomføre nødvendig kontroll </w:t>
      </w:r>
      <w:r w:rsidR="00312E3D">
        <w:rPr>
          <w:rFonts w:ascii="Poppins" w:hAnsi="Poppins" w:cs="Poppins"/>
        </w:rPr>
        <w:t>av om kravene i Møre og Romsdal-modellen med endringskatalog overholdes</w:t>
      </w:r>
    </w:p>
    <w:p w:rsidRPr="00DB010F" w:rsidR="00D9771E" w:rsidP="0C97F474" w:rsidRDefault="00D9771E" w14:paraId="7C48998E" w14:textId="1677CA8E">
      <w:pPr>
        <w:pStyle w:val="Overskrift2"/>
        <w:numPr>
          <w:ilvl w:val="0"/>
          <w:numId w:val="22"/>
        </w:numPr>
        <w:rPr>
          <w:sz w:val="40"/>
          <w:szCs w:val="40"/>
        </w:rPr>
      </w:pPr>
      <w:bookmarkStart w:name="_Toc155248505" w:id="19"/>
      <w:r w:rsidRPr="0C97F474">
        <w:rPr>
          <w:sz w:val="40"/>
          <w:szCs w:val="40"/>
        </w:rPr>
        <w:t>Sanksjoner til Møre og Romsdal-modellen</w:t>
      </w:r>
      <w:bookmarkEnd w:id="19"/>
    </w:p>
    <w:p w:rsidR="00D9771E" w:rsidP="00566F51" w:rsidRDefault="00D9771E" w14:paraId="0837CC9C" w14:textId="77777777">
      <w:pPr>
        <w:spacing w:line="240" w:lineRule="auto"/>
        <w:rPr>
          <w:rFonts w:ascii="Poppins" w:hAnsi="Poppins" w:cs="Poppins"/>
        </w:rPr>
      </w:pPr>
      <w:r w:rsidRPr="00A44400">
        <w:rPr>
          <w:rFonts w:ascii="Poppins" w:hAnsi="Poppins" w:cs="Poppins"/>
        </w:rPr>
        <w:t xml:space="preserve">Sanksjoner som ilegges for kontraktsbrudd i Møre og Romsdal-modellen med endringskatalog begrenser ikke oppdragsgivers håndtering av mangler / mislighold i kontrakten for øvrig. </w:t>
      </w:r>
    </w:p>
    <w:p w:rsidR="00551D5C" w:rsidP="00566F51" w:rsidRDefault="00551D5C" w14:paraId="60759F9F" w14:textId="77777777">
      <w:pPr>
        <w:spacing w:line="240" w:lineRule="auto"/>
        <w:rPr>
          <w:rFonts w:ascii="Poppins" w:hAnsi="Poppins" w:cs="Poppins"/>
        </w:rPr>
      </w:pPr>
    </w:p>
    <w:p w:rsidR="00551D5C" w:rsidP="00566F51" w:rsidRDefault="00551D5C" w14:paraId="213A0392" w14:textId="0F33AFCE">
      <w:pPr>
        <w:spacing w:line="240" w:lineRule="auto"/>
        <w:rPr>
          <w:rFonts w:ascii="Poppins" w:hAnsi="Poppins" w:cs="Poppins"/>
        </w:rPr>
      </w:pPr>
      <w:r>
        <w:rPr>
          <w:rFonts w:ascii="Poppins" w:hAnsi="Poppins" w:cs="Poppins"/>
        </w:rPr>
        <w:t>Leverandør er ansvarlig for sine underleverandører.</w:t>
      </w:r>
    </w:p>
    <w:p w:rsidR="00D9771E" w:rsidP="00566F51" w:rsidRDefault="00D9771E" w14:paraId="5FB11F10" w14:textId="77777777">
      <w:pPr>
        <w:spacing w:line="240" w:lineRule="auto"/>
        <w:rPr>
          <w:rFonts w:ascii="Poppins" w:hAnsi="Poppins" w:cs="Poppins"/>
        </w:rPr>
      </w:pPr>
      <w:r w:rsidRPr="004B63A4">
        <w:rPr>
          <w:rFonts w:ascii="Poppins" w:hAnsi="Poppins" w:cs="Poppins"/>
        </w:rPr>
        <w:br/>
      </w:r>
      <w:r w:rsidRPr="004B63A4">
        <w:rPr>
          <w:rFonts w:ascii="Poppins" w:hAnsi="Poppins" w:cs="Poppins"/>
          <w:u w:val="single"/>
        </w:rPr>
        <w:t>Bortvising fra byggeplassen</w:t>
      </w:r>
      <w:r w:rsidRPr="004B63A4">
        <w:rPr>
          <w:rFonts w:ascii="Poppins" w:hAnsi="Poppins" w:cs="Poppins"/>
        </w:rPr>
        <w:br/>
      </w:r>
      <w:r w:rsidRPr="004B63A4">
        <w:rPr>
          <w:rFonts w:ascii="Poppins" w:hAnsi="Poppins" w:cs="Poppins"/>
        </w:rPr>
        <w:t xml:space="preserve">Arbeidstakere som ikke har dokumentasjon i tråd med krav til HMS-kort eller dokumentert yrkesskadeforsikring </w:t>
      </w:r>
      <w:r w:rsidRPr="00E57B52">
        <w:rPr>
          <w:rFonts w:ascii="Poppins" w:hAnsi="Poppins" w:cs="Poppins"/>
        </w:rPr>
        <w:t>kan</w:t>
      </w:r>
      <w:r w:rsidRPr="004B63A4">
        <w:rPr>
          <w:rFonts w:ascii="Poppins" w:hAnsi="Poppins" w:cs="Poppins"/>
        </w:rPr>
        <w:t xml:space="preserve"> bli bortvist fra bygg- eller anleggsplassen.</w:t>
      </w:r>
    </w:p>
    <w:p w:rsidRPr="004B63A4" w:rsidR="00D9771E" w:rsidP="00566F51" w:rsidRDefault="00D9771E" w14:paraId="290190F7" w14:textId="77777777">
      <w:pPr>
        <w:spacing w:line="240" w:lineRule="auto"/>
        <w:rPr>
          <w:rFonts w:ascii="Poppins" w:hAnsi="Poppins" w:cs="Poppins"/>
        </w:rPr>
      </w:pPr>
    </w:p>
    <w:p w:rsidR="00D9771E" w:rsidP="00566F51" w:rsidRDefault="00D9771E" w14:paraId="299B6E1D" w14:textId="5D7984E9">
      <w:pPr>
        <w:spacing w:line="240" w:lineRule="auto"/>
        <w:rPr>
          <w:rFonts w:ascii="Poppins" w:hAnsi="Poppins" w:cs="Poppins"/>
        </w:rPr>
      </w:pPr>
      <w:r w:rsidRPr="004B63A4">
        <w:rPr>
          <w:rFonts w:ascii="Poppins" w:hAnsi="Poppins" w:cs="Poppins"/>
          <w:u w:val="single"/>
        </w:rPr>
        <w:t>Dagmulkt</w:t>
      </w:r>
      <w:r w:rsidRPr="004B63A4">
        <w:rPr>
          <w:rFonts w:ascii="Poppins" w:hAnsi="Poppins" w:cs="Poppins"/>
        </w:rPr>
        <w:br/>
      </w:r>
      <w:r w:rsidRPr="004B63A4">
        <w:rPr>
          <w:rFonts w:ascii="Poppins" w:hAnsi="Poppins" w:cs="Poppins"/>
        </w:rPr>
        <w:t xml:space="preserve">Dagmulkt gjelder for følgende krav i Møre og Romsdal-modellen: mannskapslister og innsyn i oversiktslister, bruk av underleverandør – begrensning i antall ledd. </w:t>
      </w:r>
    </w:p>
    <w:p w:rsidR="00D9771E" w:rsidP="00566F51" w:rsidRDefault="00D9771E" w14:paraId="4ADC1797" w14:textId="77777777">
      <w:pPr>
        <w:spacing w:line="240" w:lineRule="auto"/>
        <w:rPr>
          <w:rFonts w:ascii="Poppins" w:hAnsi="Poppins" w:cs="Poppins"/>
        </w:rPr>
      </w:pPr>
      <w:r>
        <w:rPr>
          <w:rFonts w:ascii="Poppins" w:hAnsi="Poppins" w:cs="Poppins"/>
        </w:rPr>
        <w:t xml:space="preserve">For </w:t>
      </w:r>
      <w:r w:rsidRPr="004B63A4">
        <w:rPr>
          <w:rFonts w:ascii="Poppins" w:hAnsi="Poppins" w:cs="Poppins"/>
        </w:rPr>
        <w:t xml:space="preserve">mannskapslister og oversiktslister, bruk av underleverandør – begrensning i antall ledd </w:t>
      </w:r>
      <w:r>
        <w:rPr>
          <w:rFonts w:ascii="Poppins" w:hAnsi="Poppins" w:cs="Poppins"/>
        </w:rPr>
        <w:t xml:space="preserve">gjelder i tillegg følgende: </w:t>
      </w:r>
      <w:r w:rsidRPr="004B63A4">
        <w:rPr>
          <w:rFonts w:ascii="Poppins" w:hAnsi="Poppins" w:cs="Poppins"/>
        </w:rPr>
        <w:t>Leverandøren er tilsvarende ansvarlig for sine underleverandører hvor kontraktsbrudd er konstatert</w:t>
      </w:r>
      <w:r>
        <w:rPr>
          <w:rFonts w:ascii="Poppins" w:hAnsi="Poppins" w:cs="Poppins"/>
        </w:rPr>
        <w:t>.</w:t>
      </w:r>
    </w:p>
    <w:p w:rsidR="00D9771E" w:rsidP="00566F51" w:rsidRDefault="00D9771E" w14:paraId="7881D983" w14:textId="77777777">
      <w:pPr>
        <w:spacing w:line="240" w:lineRule="auto"/>
        <w:rPr>
          <w:rFonts w:ascii="Poppins" w:hAnsi="Poppins" w:cs="Poppins"/>
        </w:rPr>
      </w:pPr>
    </w:p>
    <w:p w:rsidR="009C4EAD" w:rsidP="00566F51" w:rsidRDefault="009C4EAD" w14:paraId="2A9EF103" w14:textId="2E90CAA5">
      <w:pPr>
        <w:spacing w:line="240" w:lineRule="auto"/>
        <w:rPr>
          <w:rFonts w:ascii="Poppins" w:hAnsi="Poppins" w:cs="Poppins"/>
        </w:rPr>
      </w:pPr>
      <w:r w:rsidRPr="004B63A4">
        <w:rPr>
          <w:rFonts w:ascii="Poppins" w:hAnsi="Poppins" w:cs="Poppins"/>
        </w:rPr>
        <w:t xml:space="preserve">Dersom leverandør eller underleverandør ikke etterlever bestemmelsen kan oppdragsgiver fastsette en kort frist for å bringe forholdet i samsvar med kontraktsbestemmelsen. </w:t>
      </w:r>
      <w:r w:rsidRPr="00720CD5">
        <w:rPr>
          <w:rFonts w:ascii="Poppins" w:hAnsi="Poppins" w:cs="Poppins"/>
        </w:rPr>
        <w:t>Dersom forholdet ikke er rettet innen fristen løper dagmulkt i tråd med tabell.  Mulkten løper</w:t>
      </w:r>
      <w:r w:rsidRPr="004B63A4">
        <w:rPr>
          <w:rFonts w:ascii="Poppins" w:hAnsi="Poppins" w:cs="Poppins"/>
        </w:rPr>
        <w:t xml:space="preserve"> til forholdet er brakt i samsvar med kontraktsbestemmelsen.</w:t>
      </w:r>
    </w:p>
    <w:p w:rsidR="009C4EAD" w:rsidP="00566F51" w:rsidRDefault="009C4EAD" w14:paraId="26D11CE8" w14:textId="77777777">
      <w:pPr>
        <w:spacing w:line="240" w:lineRule="auto"/>
        <w:rPr>
          <w:rFonts w:ascii="Poppins" w:hAnsi="Poppins" w:cs="Poppins"/>
        </w:rPr>
      </w:pPr>
    </w:p>
    <w:tbl>
      <w:tblPr>
        <w:tblStyle w:val="Tabellrutenett"/>
        <w:tblW w:w="9067" w:type="dxa"/>
        <w:tblLook w:val="04A0" w:firstRow="1" w:lastRow="0" w:firstColumn="1" w:lastColumn="0" w:noHBand="0" w:noVBand="1"/>
      </w:tblPr>
      <w:tblGrid>
        <w:gridCol w:w="3256"/>
        <w:gridCol w:w="5811"/>
      </w:tblGrid>
      <w:tr w:rsidR="00D9771E" w:rsidTr="00FC0315" w14:paraId="4196524A" w14:textId="77777777">
        <w:tc>
          <w:tcPr>
            <w:tcW w:w="3256" w:type="dxa"/>
          </w:tcPr>
          <w:p w:rsidR="00D9771E" w:rsidP="00566F51" w:rsidRDefault="00D9771E" w14:paraId="288278BE" w14:textId="77777777">
            <w:pPr>
              <w:spacing w:line="240" w:lineRule="auto"/>
              <w:rPr>
                <w:rFonts w:ascii="Poppins" w:hAnsi="Poppins" w:cs="Poppins"/>
              </w:rPr>
            </w:pPr>
            <w:r>
              <w:rPr>
                <w:rFonts w:ascii="Poppins" w:hAnsi="Poppins" w:cs="Poppins"/>
              </w:rPr>
              <w:t>Kontraktsverdi og varighet</w:t>
            </w:r>
          </w:p>
        </w:tc>
        <w:tc>
          <w:tcPr>
            <w:tcW w:w="5811" w:type="dxa"/>
          </w:tcPr>
          <w:p w:rsidR="00D9771E" w:rsidP="00566F51" w:rsidRDefault="00D9771E" w14:paraId="305ED822" w14:textId="77777777">
            <w:pPr>
              <w:spacing w:line="240" w:lineRule="auto"/>
              <w:rPr>
                <w:rFonts w:ascii="Poppins" w:hAnsi="Poppins" w:cs="Poppins"/>
              </w:rPr>
            </w:pPr>
          </w:p>
        </w:tc>
      </w:tr>
      <w:tr w:rsidR="00D9771E" w:rsidTr="00FC0315" w14:paraId="575EA5E0" w14:textId="77777777">
        <w:tc>
          <w:tcPr>
            <w:tcW w:w="3256" w:type="dxa"/>
          </w:tcPr>
          <w:p w:rsidR="00D9771E" w:rsidP="00566F51" w:rsidRDefault="00D9771E" w14:paraId="3EDFB4BA" w14:textId="77777777">
            <w:pPr>
              <w:spacing w:line="240" w:lineRule="auto"/>
              <w:rPr>
                <w:rFonts w:ascii="Poppins" w:hAnsi="Poppins" w:cs="Poppins"/>
              </w:rPr>
            </w:pPr>
            <w:r>
              <w:rPr>
                <w:rFonts w:ascii="Poppins" w:hAnsi="Poppins" w:cs="Poppins"/>
              </w:rPr>
              <w:t xml:space="preserve">Del I – konkurranse </w:t>
            </w:r>
          </w:p>
        </w:tc>
        <w:tc>
          <w:tcPr>
            <w:tcW w:w="5811" w:type="dxa"/>
          </w:tcPr>
          <w:p w:rsidR="00D9771E" w:rsidP="00566F51" w:rsidRDefault="00D9771E" w14:paraId="2725273A" w14:textId="77777777">
            <w:pPr>
              <w:spacing w:line="240" w:lineRule="auto"/>
              <w:rPr>
                <w:rFonts w:ascii="Poppins" w:hAnsi="Poppins" w:cs="Poppins"/>
              </w:rPr>
            </w:pPr>
            <w:r w:rsidRPr="0C1B3A9C">
              <w:rPr>
                <w:rFonts w:ascii="Poppins" w:hAnsi="Poppins" w:cs="Poppins"/>
              </w:rPr>
              <w:t>Dagmulkt: kr 1 000, total ilagt dagmulkt begrenset oppad til 2,5 % av kontraktssummen</w:t>
            </w:r>
          </w:p>
        </w:tc>
      </w:tr>
      <w:tr w:rsidR="00D9771E" w:rsidTr="00FC0315" w14:paraId="2264C5C3" w14:textId="77777777">
        <w:tc>
          <w:tcPr>
            <w:tcW w:w="3256" w:type="dxa"/>
          </w:tcPr>
          <w:p w:rsidR="00D9771E" w:rsidP="00566F51" w:rsidRDefault="00D9771E" w14:paraId="650E58FD" w14:textId="77777777">
            <w:pPr>
              <w:spacing w:line="240" w:lineRule="auto"/>
              <w:rPr>
                <w:rFonts w:ascii="Poppins" w:hAnsi="Poppins" w:cs="Poppins"/>
              </w:rPr>
            </w:pPr>
            <w:r>
              <w:rPr>
                <w:rFonts w:ascii="Poppins" w:hAnsi="Poppins" w:cs="Poppins"/>
              </w:rPr>
              <w:t xml:space="preserve">Over 1,3 mill, men under EØS-terskel – del II konkurranse </w:t>
            </w:r>
          </w:p>
        </w:tc>
        <w:tc>
          <w:tcPr>
            <w:tcW w:w="5811" w:type="dxa"/>
          </w:tcPr>
          <w:p w:rsidR="00D9771E" w:rsidP="00566F51" w:rsidRDefault="00D9771E" w14:paraId="7278E136" w14:textId="77777777">
            <w:pPr>
              <w:spacing w:line="240" w:lineRule="auto"/>
              <w:rPr>
                <w:rFonts w:ascii="Poppins" w:hAnsi="Poppins" w:cs="Poppins"/>
              </w:rPr>
            </w:pPr>
            <w:r>
              <w:rPr>
                <w:rFonts w:ascii="Poppins" w:hAnsi="Poppins" w:cs="Poppins"/>
              </w:rPr>
              <w:t>Dagmulkt: kr 3 000, total ilagt dagmulkt begrenset oppad til 2,5 % av kontraktssummen</w:t>
            </w:r>
          </w:p>
        </w:tc>
      </w:tr>
      <w:tr w:rsidRPr="00F37182" w:rsidR="00D9771E" w:rsidTr="00FC0315" w14:paraId="4F214EBA" w14:textId="77777777">
        <w:tc>
          <w:tcPr>
            <w:tcW w:w="3256" w:type="dxa"/>
          </w:tcPr>
          <w:p w:rsidR="00D9771E" w:rsidP="00566F51" w:rsidRDefault="00D9771E" w14:paraId="0F03881C" w14:textId="77777777">
            <w:pPr>
              <w:spacing w:line="240" w:lineRule="auto"/>
              <w:rPr>
                <w:rFonts w:ascii="Poppins" w:hAnsi="Poppins" w:cs="Poppins"/>
              </w:rPr>
            </w:pPr>
            <w:r>
              <w:rPr>
                <w:rFonts w:ascii="Poppins" w:hAnsi="Poppins" w:cs="Poppins"/>
              </w:rPr>
              <w:t xml:space="preserve">Over EØS-terskel – del III konkurranse </w:t>
            </w:r>
          </w:p>
        </w:tc>
        <w:tc>
          <w:tcPr>
            <w:tcW w:w="5811" w:type="dxa"/>
          </w:tcPr>
          <w:p w:rsidR="00D9771E" w:rsidP="00566F51" w:rsidRDefault="00D9771E" w14:paraId="15894B7A" w14:textId="77777777">
            <w:pPr>
              <w:spacing w:line="240" w:lineRule="auto"/>
              <w:rPr>
                <w:rFonts w:ascii="Poppins" w:hAnsi="Poppins" w:cs="Poppins"/>
              </w:rPr>
            </w:pPr>
            <w:r>
              <w:rPr>
                <w:rFonts w:ascii="Poppins" w:hAnsi="Poppins" w:cs="Poppins"/>
              </w:rPr>
              <w:t>Dagmulkt: kr 10 000, total ilagt dagmulkt begrenset oppad til 2,5 % av kontraktssummen</w:t>
            </w:r>
          </w:p>
        </w:tc>
      </w:tr>
    </w:tbl>
    <w:p w:rsidRPr="004B63A4" w:rsidR="00D9771E" w:rsidP="00566F51" w:rsidRDefault="00D9771E" w14:paraId="4BD61361" w14:textId="77777777">
      <w:pPr>
        <w:spacing w:line="240" w:lineRule="auto"/>
        <w:rPr>
          <w:rFonts w:ascii="Poppins" w:hAnsi="Poppins" w:cs="Poppins"/>
        </w:rPr>
      </w:pPr>
    </w:p>
    <w:p w:rsidR="009C4EAD" w:rsidP="00566F51" w:rsidRDefault="00D9771E" w14:paraId="3833A0B9" w14:textId="4BD8DFBC">
      <w:pPr>
        <w:spacing w:line="240" w:lineRule="auto"/>
        <w:rPr>
          <w:rFonts w:ascii="Poppins" w:hAnsi="Poppins" w:cs="Poppins"/>
        </w:rPr>
      </w:pPr>
      <w:r w:rsidRPr="004B63A4">
        <w:rPr>
          <w:rFonts w:ascii="Poppins" w:hAnsi="Poppins" w:cs="Poppins"/>
          <w:u w:val="single"/>
        </w:rPr>
        <w:t>Avkorte vederlag</w:t>
      </w:r>
      <w:r w:rsidRPr="004B63A4">
        <w:rPr>
          <w:rFonts w:ascii="Poppins" w:hAnsi="Poppins" w:cs="Poppins"/>
        </w:rPr>
        <w:br/>
      </w:r>
      <w:r w:rsidR="009C4EAD">
        <w:rPr>
          <w:rFonts w:ascii="Poppins" w:hAnsi="Poppins" w:cs="Poppins"/>
        </w:rPr>
        <w:t>Avkorting av vederlag</w:t>
      </w:r>
      <w:r w:rsidRPr="004B63A4" w:rsidR="009C4EAD">
        <w:rPr>
          <w:rFonts w:ascii="Poppins" w:hAnsi="Poppins" w:cs="Poppins"/>
        </w:rPr>
        <w:t xml:space="preserve"> gjelder for følgende krav i Møre og Romsdal-modellen med endringskatalog: Krav til elektronisk betaling.</w:t>
      </w:r>
    </w:p>
    <w:p w:rsidR="009C4EAD" w:rsidP="00566F51" w:rsidRDefault="009C4EAD" w14:paraId="1A5DFB05" w14:textId="77777777">
      <w:pPr>
        <w:spacing w:line="240" w:lineRule="auto"/>
        <w:rPr>
          <w:rFonts w:ascii="Poppins" w:hAnsi="Poppins" w:cs="Poppins"/>
        </w:rPr>
      </w:pPr>
    </w:p>
    <w:p w:rsidR="00D9771E" w:rsidP="00566F51" w:rsidRDefault="00D9771E" w14:paraId="6EB259F6" w14:textId="2FA9A64F">
      <w:pPr>
        <w:spacing w:line="240" w:lineRule="auto"/>
        <w:rPr>
          <w:rFonts w:ascii="Poppins" w:hAnsi="Poppins" w:cs="Poppins"/>
        </w:rPr>
      </w:pPr>
      <w:r w:rsidRPr="004B63A4">
        <w:rPr>
          <w:rFonts w:ascii="Poppins" w:hAnsi="Poppins" w:cs="Poppins"/>
        </w:rPr>
        <w:t>Ved brudd på bestemmelsen avkortes leverandørens vederlag med samme beløp som kontantbetalingen.</w:t>
      </w:r>
    </w:p>
    <w:p w:rsidR="00566F51" w:rsidP="00566F51" w:rsidRDefault="00566F51" w14:paraId="61C7597F" w14:textId="77777777">
      <w:pPr>
        <w:spacing w:line="240" w:lineRule="auto"/>
        <w:rPr>
          <w:rFonts w:ascii="Poppins" w:hAnsi="Poppins" w:cs="Poppins"/>
        </w:rPr>
      </w:pPr>
    </w:p>
    <w:p w:rsidRPr="00455068" w:rsidR="00D9771E" w:rsidP="00566F51" w:rsidRDefault="00D9771E" w14:paraId="4B321785" w14:textId="102805BF">
      <w:pPr>
        <w:spacing w:line="240" w:lineRule="auto"/>
        <w:rPr>
          <w:rFonts w:ascii="Poppins" w:hAnsi="Poppins" w:cs="Poppins"/>
          <w:u w:val="single"/>
        </w:rPr>
      </w:pPr>
      <w:r w:rsidRPr="004B63A4">
        <w:rPr>
          <w:rFonts w:ascii="Poppins" w:hAnsi="Poppins" w:cs="Poppins"/>
        </w:rPr>
        <w:br/>
      </w:r>
    </w:p>
    <w:p w:rsidR="00E0082E" w:rsidP="00566F51" w:rsidRDefault="00D9771E" w14:paraId="46D4BB4A" w14:textId="77777777">
      <w:pPr>
        <w:spacing w:line="240" w:lineRule="auto"/>
        <w:rPr>
          <w:rFonts w:ascii="Poppins" w:hAnsi="Poppins" w:cs="Poppins"/>
          <w:u w:val="single"/>
        </w:rPr>
      </w:pPr>
      <w:r w:rsidRPr="00455068">
        <w:rPr>
          <w:rFonts w:ascii="Poppins" w:hAnsi="Poppins" w:cs="Poppins"/>
          <w:u w:val="single"/>
        </w:rPr>
        <w:t>Tilbakeholde vederlag og avkortning</w:t>
      </w:r>
      <w:r>
        <w:rPr>
          <w:rFonts w:ascii="Poppins" w:hAnsi="Poppins" w:cs="Poppins"/>
          <w:u w:val="single"/>
        </w:rPr>
        <w:t xml:space="preserve"> av vederlag</w:t>
      </w:r>
    </w:p>
    <w:p w:rsidR="00E0082E" w:rsidP="00E0082E" w:rsidRDefault="00E0082E" w14:paraId="6A21CFD6" w14:textId="77777777">
      <w:pPr>
        <w:spacing w:line="240" w:lineRule="auto"/>
        <w:rPr>
          <w:rFonts w:ascii="Poppins" w:hAnsi="Poppins" w:cs="Poppins"/>
        </w:rPr>
      </w:pPr>
      <w:r>
        <w:rPr>
          <w:rFonts w:ascii="Poppins" w:hAnsi="Poppins" w:cs="Poppins"/>
        </w:rPr>
        <w:t>Punkt 1</w:t>
      </w:r>
      <w:r w:rsidRPr="3525BF93">
        <w:rPr>
          <w:rFonts w:ascii="Poppins" w:hAnsi="Poppins" w:cs="Poppins"/>
        </w:rPr>
        <w:t xml:space="preserve"> gjelder for</w:t>
      </w:r>
      <w:r>
        <w:rPr>
          <w:rFonts w:ascii="Poppins" w:hAnsi="Poppins" w:cs="Poppins"/>
        </w:rPr>
        <w:t xml:space="preserve"> </w:t>
      </w:r>
      <w:r w:rsidRPr="3525BF93">
        <w:rPr>
          <w:rFonts w:ascii="Poppins" w:hAnsi="Poppins" w:cs="Poppins"/>
        </w:rPr>
        <w:t xml:space="preserve">følgende </w:t>
      </w:r>
      <w:r>
        <w:rPr>
          <w:rFonts w:ascii="Poppins" w:hAnsi="Poppins" w:cs="Poppins"/>
        </w:rPr>
        <w:t>bestemmelser</w:t>
      </w:r>
      <w:r w:rsidRPr="3525BF93">
        <w:rPr>
          <w:rFonts w:ascii="Poppins" w:hAnsi="Poppins" w:cs="Poppins"/>
        </w:rPr>
        <w:t xml:space="preserve"> i Møre og Romsdal-modellen med endringskatalog:</w:t>
      </w:r>
      <w:r>
        <w:t xml:space="preserve"> </w:t>
      </w:r>
      <w:r w:rsidRPr="3525BF93">
        <w:rPr>
          <w:rFonts w:ascii="Poppins" w:hAnsi="Poppins" w:cs="Poppins"/>
        </w:rPr>
        <w:t>krav til faglærte håndverkere, bruk av lærlinger</w:t>
      </w:r>
    </w:p>
    <w:p w:rsidR="00E0082E" w:rsidP="00E0082E" w:rsidRDefault="00E0082E" w14:paraId="35E7B73A" w14:textId="77777777">
      <w:pPr>
        <w:spacing w:line="240" w:lineRule="auto"/>
        <w:rPr>
          <w:rFonts w:ascii="Poppins" w:hAnsi="Poppins" w:cs="Poppins"/>
        </w:rPr>
      </w:pPr>
    </w:p>
    <w:p w:rsidR="00E0082E" w:rsidP="00E0082E" w:rsidRDefault="00E0082E" w14:paraId="2E2F294C" w14:textId="608EEDF2">
      <w:pPr>
        <w:spacing w:line="240" w:lineRule="auto"/>
        <w:rPr>
          <w:rFonts w:ascii="Poppins" w:hAnsi="Poppins" w:cs="Poppins"/>
        </w:rPr>
      </w:pPr>
      <w:r>
        <w:rPr>
          <w:rFonts w:ascii="Poppins" w:hAnsi="Poppins" w:cs="Poppins"/>
        </w:rPr>
        <w:t xml:space="preserve">Punkt 2 gjelder for </w:t>
      </w:r>
      <w:r w:rsidRPr="3525BF93">
        <w:rPr>
          <w:rFonts w:ascii="Poppins" w:hAnsi="Poppins" w:cs="Poppins"/>
        </w:rPr>
        <w:t xml:space="preserve">følgende </w:t>
      </w:r>
      <w:r>
        <w:rPr>
          <w:rFonts w:ascii="Poppins" w:hAnsi="Poppins" w:cs="Poppins"/>
        </w:rPr>
        <w:t>bestemmelser</w:t>
      </w:r>
      <w:r w:rsidRPr="3525BF93">
        <w:rPr>
          <w:rFonts w:ascii="Poppins" w:hAnsi="Poppins" w:cs="Poppins"/>
        </w:rPr>
        <w:t xml:space="preserve"> i Møre og Romsdal-modellen med endringskatalog</w:t>
      </w:r>
      <w:r>
        <w:rPr>
          <w:rFonts w:ascii="Poppins" w:hAnsi="Poppins" w:cs="Poppins"/>
        </w:rPr>
        <w:t>: Krav til lønns- og arbeidsvilkår</w:t>
      </w:r>
      <w:r w:rsidR="00C65ABF">
        <w:rPr>
          <w:rFonts w:ascii="Poppins" w:hAnsi="Poppins" w:cs="Poppins"/>
        </w:rPr>
        <w:t>, obligatorisk tjenestepensjon</w:t>
      </w:r>
      <w:r>
        <w:rPr>
          <w:rFonts w:ascii="Poppins" w:hAnsi="Poppins" w:cs="Poppins"/>
        </w:rPr>
        <w:t>.</w:t>
      </w:r>
    </w:p>
    <w:p w:rsidR="007D1D79" w:rsidP="00E0082E" w:rsidRDefault="007D1D79" w14:paraId="0F021DE3" w14:textId="77777777">
      <w:pPr>
        <w:spacing w:line="240" w:lineRule="auto"/>
        <w:rPr>
          <w:rFonts w:ascii="Poppins" w:hAnsi="Poppins" w:cs="Poppins"/>
        </w:rPr>
      </w:pPr>
    </w:p>
    <w:p w:rsidR="007D1D79" w:rsidP="00E0082E" w:rsidRDefault="007D1D79" w14:paraId="6878CBC9" w14:textId="44C51C95">
      <w:pPr>
        <w:spacing w:line="240" w:lineRule="auto"/>
        <w:rPr>
          <w:rFonts w:ascii="Poppins" w:hAnsi="Poppins" w:cs="Poppins"/>
        </w:rPr>
      </w:pPr>
      <w:r>
        <w:rPr>
          <w:rFonts w:ascii="Poppins" w:hAnsi="Poppins" w:cs="Poppins"/>
        </w:rPr>
        <w:t xml:space="preserve">Punkt 3 gjelder for </w:t>
      </w:r>
      <w:r w:rsidRPr="3525BF93">
        <w:rPr>
          <w:rFonts w:ascii="Poppins" w:hAnsi="Poppins" w:cs="Poppins"/>
        </w:rPr>
        <w:t xml:space="preserve">følgende </w:t>
      </w:r>
      <w:r>
        <w:rPr>
          <w:rFonts w:ascii="Poppins" w:hAnsi="Poppins" w:cs="Poppins"/>
        </w:rPr>
        <w:t>bestemmelser</w:t>
      </w:r>
      <w:r w:rsidRPr="3525BF93">
        <w:rPr>
          <w:rFonts w:ascii="Poppins" w:hAnsi="Poppins" w:cs="Poppins"/>
        </w:rPr>
        <w:t xml:space="preserve"> i Møre og Romsdal-modellen med endringskatalog</w:t>
      </w:r>
      <w:r>
        <w:rPr>
          <w:rFonts w:ascii="Poppins" w:hAnsi="Poppins" w:cs="Poppins"/>
        </w:rPr>
        <w:t xml:space="preserve">: Krav om betaling av lønn mv. via bank eller foretak med rett til å drive betalingsformidling. </w:t>
      </w:r>
    </w:p>
    <w:p w:rsidR="00CA3F15" w:rsidP="00566F51" w:rsidRDefault="00D9771E" w14:paraId="0724635A" w14:textId="5745562B">
      <w:pPr>
        <w:spacing w:line="240" w:lineRule="auto"/>
        <w:rPr>
          <w:rFonts w:ascii="Poppins" w:hAnsi="Poppins" w:cs="Poppins"/>
        </w:rPr>
      </w:pPr>
      <w:r>
        <w:rPr>
          <w:rFonts w:ascii="Poppins" w:hAnsi="Poppins" w:cs="Poppins"/>
        </w:rPr>
        <w:br/>
      </w:r>
      <w:r>
        <w:rPr>
          <w:rFonts w:ascii="Poppins" w:hAnsi="Poppins" w:cs="Poppins"/>
        </w:rPr>
        <w:t>1. Oppdragsgiver</w:t>
      </w:r>
      <w:r w:rsidRPr="00A64804">
        <w:rPr>
          <w:rFonts w:ascii="Poppins" w:hAnsi="Poppins" w:cs="Poppins"/>
        </w:rPr>
        <w:t xml:space="preserve"> kan holde tilbake inntil 5 promille av kontraktssummen dersom krav misligholdes, eller det er grunn til å tro at slikt mislighold vil inntreffe, og forholdet ikke blir rettet innen en rimelig frist gitt ved skriftlig varsel. Dersom kravet ikke er oppfylt ved overtakelsen avkortes vederlaget med inntil 5 promille av kontraktssummen</w:t>
      </w:r>
      <w:r w:rsidR="00434852">
        <w:rPr>
          <w:rFonts w:ascii="Poppins" w:hAnsi="Poppins" w:cs="Poppins"/>
        </w:rPr>
        <w:t xml:space="preserve">. </w:t>
      </w:r>
      <w:r w:rsidR="00434852">
        <w:rPr>
          <w:rStyle w:val="normaltextrun"/>
          <w:rFonts w:ascii="Poppins" w:hAnsi="Poppins" w:cs="Poppins"/>
          <w:color w:val="000000"/>
          <w:shd w:val="clear" w:color="auto" w:fill="FFFFFF"/>
        </w:rPr>
        <w:t>Der leverandøren selv oppdager brudd på plikten, skal leverandøren uten opphold opplyse oppdragsgiver om forholdene og rette forholdene innen den frist oppdragsgiver fastsetter.</w:t>
      </w:r>
      <w:r w:rsidR="00434852">
        <w:rPr>
          <w:rStyle w:val="normaltextrun"/>
          <w:rFonts w:ascii="Times New Roman" w:hAnsi="Times New Roman" w:cs="Times New Roman"/>
          <w:color w:val="000000"/>
          <w:shd w:val="clear" w:color="auto" w:fill="FFFFFF"/>
        </w:rPr>
        <w:t>   </w:t>
      </w:r>
    </w:p>
    <w:p w:rsidR="00D9771E" w:rsidP="00566F51" w:rsidRDefault="00D9771E" w14:paraId="41F00309" w14:textId="77777777">
      <w:pPr>
        <w:spacing w:line="240" w:lineRule="auto"/>
        <w:rPr>
          <w:rFonts w:ascii="Poppins" w:hAnsi="Poppins" w:cs="Poppins"/>
        </w:rPr>
      </w:pPr>
    </w:p>
    <w:p w:rsidRPr="004D44EB" w:rsidR="53BE8CF4" w:rsidP="53BE8CF4" w:rsidRDefault="00D9771E" w14:paraId="14ED82FF" w14:textId="19858B21">
      <w:pPr>
        <w:pStyle w:val="NormalWeb"/>
        <w:rPr>
          <w:rFonts w:asciiTheme="minorHAnsi" w:hAnsiTheme="minorHAnsi" w:cstheme="minorHAnsi"/>
          <w:color w:val="000000"/>
          <w:sz w:val="21"/>
          <w:szCs w:val="21"/>
        </w:rPr>
      </w:pPr>
      <w:r w:rsidRPr="53BE8CF4">
        <w:rPr>
          <w:rFonts w:asciiTheme="minorHAnsi" w:hAnsiTheme="minorHAnsi" w:cstheme="minorBidi"/>
          <w:color w:val="000000" w:themeColor="text1"/>
          <w:sz w:val="21"/>
          <w:szCs w:val="21"/>
        </w:rPr>
        <w:t xml:space="preserve">2. </w:t>
      </w:r>
      <w:r w:rsidRPr="53BE8CF4" w:rsidR="001B0010">
        <w:rPr>
          <w:rFonts w:asciiTheme="minorHAnsi" w:hAnsiTheme="minorHAnsi" w:cstheme="minorBidi"/>
          <w:color w:val="000000" w:themeColor="text1"/>
          <w:sz w:val="21"/>
          <w:szCs w:val="21"/>
        </w:rPr>
        <w:t>Ved brudd på krave</w:t>
      </w:r>
      <w:r w:rsidR="00801CEC">
        <w:rPr>
          <w:rFonts w:asciiTheme="minorHAnsi" w:hAnsiTheme="minorHAnsi" w:cstheme="minorBidi"/>
          <w:color w:val="000000" w:themeColor="text1"/>
          <w:sz w:val="21"/>
          <w:szCs w:val="21"/>
        </w:rPr>
        <w:t>ne</w:t>
      </w:r>
      <w:r w:rsidRPr="53BE8CF4" w:rsidR="001B0010">
        <w:rPr>
          <w:rFonts w:asciiTheme="minorHAnsi" w:hAnsiTheme="minorHAnsi" w:cstheme="minorBidi"/>
          <w:color w:val="000000" w:themeColor="text1"/>
          <w:sz w:val="21"/>
          <w:szCs w:val="21"/>
        </w:rPr>
        <w:t xml:space="preserve"> skal leverandøren rette forholdet innen en rimelig frist fastsatt av oppdragsgiver.</w:t>
      </w:r>
    </w:p>
    <w:p w:rsidR="00D9771E" w:rsidP="00566F51" w:rsidRDefault="00D9771E" w14:paraId="2FB14218" w14:textId="56DB5C18">
      <w:pPr>
        <w:spacing w:line="240" w:lineRule="auto"/>
        <w:textAlignment w:val="baseline"/>
        <w:rPr>
          <w:rFonts w:ascii="Poppins" w:hAnsi="Poppins" w:eastAsia="Times New Roman" w:cs="Poppins"/>
          <w:color w:val="000000" w:themeColor="text1"/>
          <w:lang w:eastAsia="nb-NO"/>
        </w:rPr>
      </w:pPr>
      <w:r w:rsidRPr="0C1B3A9C">
        <w:rPr>
          <w:rFonts w:ascii="Poppins" w:hAnsi="Poppins" w:eastAsia="Times New Roman" w:cs="Poppins"/>
          <w:color w:val="000000" w:themeColor="text1"/>
          <w:lang w:eastAsia="nb-NO"/>
        </w:rPr>
        <w:t xml:space="preserve">Oppdragsgiver har rett til å holde tilbake et beløp tilsvarende ca. to ganger besparelsen for arbeidsgiveren, men ikke mindre enn kr 50 000. Tilbakeholdsretten opphører så snart retting etter foregående ledd er dokumentert. </w:t>
      </w:r>
    </w:p>
    <w:p w:rsidR="00DD0764" w:rsidP="00566F51" w:rsidRDefault="00DD0764" w14:paraId="4577B713" w14:textId="77777777">
      <w:pPr>
        <w:spacing w:line="240" w:lineRule="auto"/>
        <w:textAlignment w:val="baseline"/>
        <w:rPr>
          <w:rFonts w:ascii="Poppins" w:hAnsi="Poppins" w:eastAsia="Times New Roman" w:cs="Poppins"/>
          <w:color w:val="000000" w:themeColor="text1"/>
          <w:lang w:eastAsia="nb-NO"/>
        </w:rPr>
      </w:pPr>
    </w:p>
    <w:p w:rsidR="00D9771E" w:rsidP="00566F51" w:rsidRDefault="00D9771E" w14:paraId="3E416AAF" w14:textId="46C767A0">
      <w:pPr>
        <w:spacing w:line="240" w:lineRule="auto"/>
        <w:textAlignment w:val="baseline"/>
        <w:rPr>
          <w:rFonts w:ascii="Poppins" w:hAnsi="Poppins" w:eastAsia="Times New Roman" w:cs="Poppins"/>
          <w:color w:val="000000" w:themeColor="text1"/>
          <w:lang w:eastAsia="nb-NO"/>
        </w:rPr>
      </w:pPr>
      <w:r w:rsidRPr="53BE8CF4">
        <w:rPr>
          <w:rFonts w:ascii="Poppins" w:hAnsi="Poppins" w:eastAsia="Times New Roman" w:cs="Poppins"/>
          <w:color w:val="000000" w:themeColor="text1"/>
          <w:lang w:eastAsia="nb-NO"/>
        </w:rPr>
        <w:t xml:space="preserve">Vesentlig mislighold av </w:t>
      </w:r>
      <w:r w:rsidR="00801CEC">
        <w:rPr>
          <w:rFonts w:ascii="Poppins" w:hAnsi="Poppins" w:eastAsia="Times New Roman" w:cs="Poppins"/>
          <w:color w:val="000000" w:themeColor="text1"/>
          <w:lang w:eastAsia="nb-NO"/>
        </w:rPr>
        <w:t>kravene, herunder dokumentasjonsplikten,</w:t>
      </w:r>
      <w:r w:rsidRPr="53BE8CF4">
        <w:rPr>
          <w:rFonts w:ascii="Poppins" w:hAnsi="Poppins" w:eastAsia="Times New Roman" w:cs="Poppins"/>
          <w:color w:val="000000" w:themeColor="text1"/>
          <w:lang w:eastAsia="nb-NO"/>
        </w:rPr>
        <w:t xml:space="preserve"> kan påberopes av oppdragsgiver som grunnlag for heving, selv om leverandøren retter forholdene. Dersom </w:t>
      </w:r>
      <w:r w:rsidR="004240D6">
        <w:rPr>
          <w:rFonts w:ascii="Poppins" w:hAnsi="Poppins" w:eastAsia="Times New Roman" w:cs="Poppins"/>
          <w:color w:val="000000" w:themeColor="text1"/>
          <w:lang w:eastAsia="nb-NO"/>
        </w:rPr>
        <w:t>bruddet</w:t>
      </w:r>
      <w:r w:rsidRPr="53BE8CF4">
        <w:rPr>
          <w:rFonts w:ascii="Poppins" w:hAnsi="Poppins" w:eastAsia="Times New Roman" w:cs="Poppins"/>
          <w:color w:val="000000" w:themeColor="text1"/>
          <w:lang w:eastAsia="nb-NO"/>
        </w:rPr>
        <w:t xml:space="preserve"> har skjedd i underleverandørleddet, kan oppdragsgiver kreve at leverandøren skifter ut underleverandører. Dette skal skje uten omkostninger for oppdragsgiver. Alle avtaler leverandøren inngår for utføring av arbeid under denne kontrakten skal inneholde tilsvarende bestemmelser.</w:t>
      </w:r>
      <w:r w:rsidRPr="53BE8CF4">
        <w:rPr>
          <w:rFonts w:ascii="Times New Roman" w:hAnsi="Times New Roman" w:eastAsia="Times New Roman" w:cs="Times New Roman"/>
          <w:color w:val="000000" w:themeColor="text1"/>
          <w:lang w:eastAsia="nb-NO"/>
        </w:rPr>
        <w:t> </w:t>
      </w:r>
      <w:r w:rsidRPr="53BE8CF4">
        <w:rPr>
          <w:rFonts w:ascii="Poppins" w:hAnsi="Poppins" w:eastAsia="Times New Roman" w:cs="Poppins"/>
          <w:color w:val="000000" w:themeColor="text1"/>
          <w:lang w:eastAsia="nb-NO"/>
        </w:rPr>
        <w:t> </w:t>
      </w:r>
    </w:p>
    <w:p w:rsidR="00DD0764" w:rsidP="00566F51" w:rsidRDefault="00DD0764" w14:paraId="69F4C087" w14:textId="77777777">
      <w:pPr>
        <w:spacing w:line="240" w:lineRule="auto"/>
        <w:textAlignment w:val="baseline"/>
        <w:rPr>
          <w:rFonts w:ascii="Poppins" w:hAnsi="Poppins" w:eastAsia="Times New Roman" w:cs="Poppins"/>
          <w:color w:val="000000"/>
          <w:lang w:eastAsia="nb-NO"/>
        </w:rPr>
      </w:pPr>
    </w:p>
    <w:p w:rsidR="00D9771E" w:rsidP="00566F51" w:rsidRDefault="00D9771E" w14:paraId="6EA69EDA" w14:textId="2DD3C07B">
      <w:pPr>
        <w:spacing w:line="240" w:lineRule="auto"/>
        <w:rPr>
          <w:rFonts w:ascii="Poppins" w:hAnsi="Poppins" w:cs="Poppins"/>
        </w:rPr>
      </w:pPr>
      <w:r w:rsidRPr="53BE8CF4">
        <w:rPr>
          <w:rFonts w:ascii="Poppins" w:hAnsi="Poppins" w:cs="Poppins"/>
        </w:rPr>
        <w:t xml:space="preserve">Ved brudd på kravene </w:t>
      </w:r>
      <w:r w:rsidRPr="53BE8CF4" w:rsidR="73416E68">
        <w:rPr>
          <w:rFonts w:ascii="Poppins" w:hAnsi="Poppins" w:cs="Poppins"/>
        </w:rPr>
        <w:t xml:space="preserve">til lønns- og arbeidsvilkår </w:t>
      </w:r>
      <w:r w:rsidRPr="53BE8CF4">
        <w:rPr>
          <w:rFonts w:ascii="Poppins" w:hAnsi="Poppins" w:cs="Poppins"/>
        </w:rPr>
        <w:t>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53BE8CF4">
        <w:rPr>
          <w:rFonts w:ascii="Times New Roman" w:hAnsi="Times New Roman" w:cs="Times New Roman"/>
        </w:rPr>
        <w:t>  </w:t>
      </w:r>
      <w:r w:rsidRPr="53BE8CF4">
        <w:rPr>
          <w:rFonts w:ascii="Poppins" w:hAnsi="Poppins" w:cs="Poppins"/>
        </w:rPr>
        <w:t> </w:t>
      </w:r>
    </w:p>
    <w:p w:rsidR="00097477" w:rsidP="00566F51" w:rsidRDefault="00097477" w14:paraId="2EBB4181" w14:textId="77777777">
      <w:pPr>
        <w:spacing w:line="240" w:lineRule="auto"/>
        <w:rPr>
          <w:rFonts w:ascii="Poppins" w:hAnsi="Poppins" w:cs="Poppins"/>
        </w:rPr>
      </w:pPr>
    </w:p>
    <w:p w:rsidRPr="00C81EC4" w:rsidR="53BE8CF4" w:rsidP="53BE8CF4" w:rsidRDefault="00097477" w14:paraId="70CEA73A" w14:textId="6877C069">
      <w:pPr>
        <w:pStyle w:val="NormalWeb"/>
        <w:rPr>
          <w:rFonts w:asciiTheme="minorHAnsi" w:hAnsiTheme="minorHAnsi" w:cstheme="minorHAnsi"/>
          <w:color w:val="000000"/>
          <w:sz w:val="21"/>
          <w:szCs w:val="21"/>
        </w:rPr>
      </w:pPr>
      <w:r w:rsidRPr="53BE8CF4">
        <w:rPr>
          <w:rFonts w:ascii="Poppins" w:hAnsi="Poppins" w:cs="Poppins"/>
        </w:rPr>
        <w:t xml:space="preserve">3. </w:t>
      </w:r>
      <w:r w:rsidRPr="53BE8CF4" w:rsidR="001B0010">
        <w:rPr>
          <w:rFonts w:asciiTheme="minorHAnsi" w:hAnsiTheme="minorHAnsi" w:cstheme="minorBidi"/>
          <w:color w:val="000000" w:themeColor="text1"/>
          <w:sz w:val="21"/>
          <w:szCs w:val="21"/>
        </w:rPr>
        <w:t>Ved brudd på kravet skal leverandøren rette forholdet innen en rimelig frist fastsatt av oppdragsgiver.</w:t>
      </w:r>
    </w:p>
    <w:p w:rsidRPr="00C81EC4" w:rsidR="53BE8CF4" w:rsidP="53BE8CF4" w:rsidRDefault="00097477" w14:paraId="15F954B4" w14:textId="2B498B51">
      <w:pPr>
        <w:pStyle w:val="NormalWeb"/>
        <w:rPr>
          <w:rFonts w:asciiTheme="minorHAnsi" w:hAnsiTheme="minorHAnsi" w:cstheme="minorHAnsi"/>
          <w:color w:val="000000"/>
          <w:sz w:val="21"/>
          <w:szCs w:val="21"/>
        </w:rPr>
      </w:pPr>
      <w:r w:rsidRPr="53BE8CF4">
        <w:rPr>
          <w:rFonts w:asciiTheme="minorHAnsi" w:hAnsiTheme="minorHAnsi" w:cstheme="minorBidi"/>
          <w:color w:val="000000" w:themeColor="text1"/>
          <w:sz w:val="21"/>
          <w:szCs w:val="21"/>
        </w:rPr>
        <w:t>Oppdragsgiver har rett til å holde tilbake et beløp tilsvarende ca. to ganger det beløpet som er utbetalt kontant i strid med kontraktens bestemmelser. Tilbakeholdsretten opphører så snart retting etter foregående ledd er dokumentert.</w:t>
      </w:r>
    </w:p>
    <w:p w:rsidRPr="00097477" w:rsidR="00097477" w:rsidP="00097477" w:rsidRDefault="00097477" w14:paraId="6CA03787" w14:textId="77777777">
      <w:pPr>
        <w:pStyle w:val="NormalWeb"/>
        <w:rPr>
          <w:rFonts w:asciiTheme="minorHAnsi" w:hAnsiTheme="minorHAnsi" w:cstheme="minorHAnsi"/>
          <w:color w:val="000000"/>
          <w:sz w:val="21"/>
          <w:szCs w:val="21"/>
        </w:rPr>
      </w:pPr>
      <w:r w:rsidRPr="00097477">
        <w:rPr>
          <w:rFonts w:asciiTheme="minorHAnsi" w:hAnsiTheme="minorHAnsi" w:cstheme="minorHAnsi"/>
          <w:color w:val="000000"/>
          <w:sz w:val="21"/>
          <w:szCs w:val="21"/>
        </w:rPr>
        <w:t xml:space="preserve">Vesentlig mislighold av kravet om betaling av lønn og annen godtgjørelse via bank mv., herunder dokumentasjonsplikten, kan påberopes av oppdragsgiver som grunnlag for </w:t>
      </w:r>
      <w:r w:rsidRPr="00097477">
        <w:rPr>
          <w:rFonts w:asciiTheme="minorHAnsi" w:hAnsiTheme="minorHAnsi" w:cstheme="minorHAnsi"/>
          <w:color w:val="000000"/>
          <w:sz w:val="21"/>
          <w:szCs w:val="21"/>
        </w:rPr>
        <w:t>heving, selv om leverandøren retter forholdene. Dersom bruddet har skjedd i underleverandørleddet (herunder bemanningsselskaper), kan oppdragsgiver kreve at leverandøren skifter ut underleverandører. Dette skal skje uten omkostninger for oppdragsgiver.</w:t>
      </w:r>
    </w:p>
    <w:p w:rsidR="00097477" w:rsidP="00566F51" w:rsidRDefault="00097477" w14:paraId="2C7BA0E2" w14:textId="597F387E">
      <w:pPr>
        <w:spacing w:line="240" w:lineRule="auto"/>
        <w:rPr>
          <w:rFonts w:ascii="Poppins" w:hAnsi="Poppins" w:cs="Poppins"/>
        </w:rPr>
      </w:pPr>
    </w:p>
    <w:p w:rsidRPr="00A64804" w:rsidR="00D9771E" w:rsidP="00566F51" w:rsidRDefault="00D9771E" w14:paraId="05AD3D54" w14:textId="77777777">
      <w:pPr>
        <w:spacing w:line="240" w:lineRule="auto"/>
        <w:rPr>
          <w:rFonts w:ascii="Poppins" w:hAnsi="Poppins" w:cs="Poppins"/>
        </w:rPr>
      </w:pPr>
    </w:p>
    <w:p w:rsidR="00E0082E" w:rsidP="00E0082E" w:rsidRDefault="00D9771E" w14:paraId="787062EA" w14:textId="3135DA9E">
      <w:pPr>
        <w:spacing w:line="240" w:lineRule="auto"/>
        <w:rPr>
          <w:rFonts w:ascii="Poppins" w:hAnsi="Poppins" w:cs="Poppins"/>
        </w:rPr>
      </w:pPr>
      <w:r w:rsidRPr="004B63A4">
        <w:rPr>
          <w:rFonts w:ascii="Poppins" w:hAnsi="Poppins" w:cs="Poppins"/>
          <w:u w:val="single"/>
        </w:rPr>
        <w:t>Stans</w:t>
      </w:r>
      <w:r w:rsidRPr="004B63A4">
        <w:rPr>
          <w:rFonts w:ascii="Poppins" w:hAnsi="Poppins" w:cs="Poppins"/>
        </w:rPr>
        <w:br/>
      </w:r>
      <w:r w:rsidR="00E0082E">
        <w:rPr>
          <w:rFonts w:ascii="Poppins" w:hAnsi="Poppins" w:cs="Poppins"/>
        </w:rPr>
        <w:t>Stans</w:t>
      </w:r>
      <w:r w:rsidRPr="3525BF93" w:rsidR="00E0082E">
        <w:rPr>
          <w:rFonts w:ascii="Poppins" w:hAnsi="Poppins" w:cs="Poppins"/>
        </w:rPr>
        <w:t xml:space="preserve"> gjelder for følgende krav i Møre og Romsdal-modellen med endringskatalog: faglærte håndverkere, mannskapslister og innsyn i oversiktslister, Internkontroll – SHA, bruk av underleverandør – begrensning i antall ledd, </w:t>
      </w:r>
    </w:p>
    <w:p w:rsidR="000F05AC" w:rsidP="00566F51" w:rsidRDefault="000F05AC" w14:paraId="10593F38" w14:textId="77777777">
      <w:pPr>
        <w:spacing w:line="240" w:lineRule="auto"/>
        <w:rPr>
          <w:rFonts w:ascii="Poppins" w:hAnsi="Poppins" w:cs="Poppins"/>
        </w:rPr>
      </w:pPr>
    </w:p>
    <w:p w:rsidR="00D9771E" w:rsidP="00566F51" w:rsidRDefault="00D9771E" w14:paraId="62167038" w14:textId="3D8E1F72">
      <w:pPr>
        <w:spacing w:line="240" w:lineRule="auto"/>
        <w:rPr>
          <w:rFonts w:ascii="Poppins" w:hAnsi="Poppins" w:cs="Poppins"/>
        </w:rPr>
      </w:pPr>
      <w:r w:rsidRPr="004B63A4">
        <w:rPr>
          <w:rFonts w:ascii="Poppins" w:hAnsi="Poppins" w:cs="Poppins"/>
        </w:rPr>
        <w:t xml:space="preserve">Ved </w:t>
      </w:r>
      <w:r w:rsidRPr="00F948A0">
        <w:rPr>
          <w:rFonts w:ascii="Poppins" w:hAnsi="Poppins" w:cs="Poppins"/>
        </w:rPr>
        <w:t xml:space="preserve">brudd </w:t>
      </w:r>
      <w:r w:rsidRPr="004B63A4">
        <w:rPr>
          <w:rFonts w:ascii="Poppins" w:hAnsi="Poppins" w:cs="Poppins"/>
        </w:rPr>
        <w:t xml:space="preserve">på bestemmelsen har oppdragsgiver rett til å stanse arbeidene i den utstrekning oppdragsgiver anser det nødvendig, for leverandørens regning og risiko. </w:t>
      </w:r>
      <w:r>
        <w:rPr>
          <w:rFonts w:ascii="Poppins" w:hAnsi="Poppins" w:cs="Poppins"/>
        </w:rPr>
        <w:t>Gjentatte brudd vil kunne regnes som vesentlig mislighold.</w:t>
      </w:r>
    </w:p>
    <w:p w:rsidR="000F05AC" w:rsidP="000F05AC" w:rsidRDefault="000F05AC" w14:paraId="00E30DA3" w14:textId="77777777">
      <w:pPr>
        <w:spacing w:line="240" w:lineRule="auto"/>
        <w:rPr>
          <w:rFonts w:ascii="Poppins" w:hAnsi="Poppins" w:cs="Poppins"/>
        </w:rPr>
      </w:pPr>
    </w:p>
    <w:p w:rsidRPr="007D4F47" w:rsidR="000F05AC" w:rsidP="000F05AC" w:rsidRDefault="000F05AC" w14:paraId="218ED7F8" w14:textId="77777777">
      <w:pPr>
        <w:spacing w:line="240" w:lineRule="auto"/>
        <w:rPr>
          <w:rFonts w:ascii="Poppins" w:hAnsi="Poppins" w:cs="Poppins"/>
        </w:rPr>
      </w:pPr>
      <w:r w:rsidRPr="4BE21F05">
        <w:rPr>
          <w:rFonts w:ascii="Poppins" w:hAnsi="Poppins" w:cs="Poppins"/>
        </w:rPr>
        <w:t>For krav til SHA – internkontroll gjelder i tillegg følgende: Slik stans gir oppdragsgiver rett på eventuell dagmulkt etter kontraktens bestemmelser om</w:t>
      </w:r>
      <w:r>
        <w:rPr>
          <w:rFonts w:ascii="Poppins" w:hAnsi="Poppins" w:cs="Poppins"/>
        </w:rPr>
        <w:t xml:space="preserve"> </w:t>
      </w:r>
      <w:r w:rsidRPr="4BE21F05">
        <w:rPr>
          <w:rFonts w:ascii="Poppins" w:hAnsi="Poppins" w:cs="Poppins"/>
        </w:rPr>
        <w:t>forsinket levering.</w:t>
      </w:r>
    </w:p>
    <w:p w:rsidRPr="004B63A4" w:rsidR="000F05AC" w:rsidP="00566F51" w:rsidRDefault="000F05AC" w14:paraId="0737C090" w14:textId="77777777">
      <w:pPr>
        <w:spacing w:line="240" w:lineRule="auto"/>
        <w:rPr>
          <w:rFonts w:ascii="Poppins" w:hAnsi="Poppins" w:cs="Poppins"/>
        </w:rPr>
      </w:pPr>
    </w:p>
    <w:p w:rsidR="00C50C3B" w:rsidP="00C50C3B" w:rsidRDefault="00D9771E" w14:paraId="3AC202D4" w14:textId="4A77FEC1">
      <w:pPr>
        <w:spacing w:line="240" w:lineRule="auto"/>
        <w:rPr>
          <w:rFonts w:ascii="Poppins" w:hAnsi="Poppins" w:cs="Poppins"/>
        </w:rPr>
      </w:pPr>
      <w:r w:rsidRPr="007D4F47">
        <w:rPr>
          <w:rFonts w:ascii="Poppins" w:hAnsi="Poppins" w:cs="Poppins"/>
        </w:rPr>
        <w:br/>
      </w:r>
      <w:r w:rsidRPr="004B63A4">
        <w:rPr>
          <w:rFonts w:ascii="Poppins" w:hAnsi="Poppins" w:cs="Poppins"/>
          <w:u w:val="single"/>
        </w:rPr>
        <w:t>Heving av kontrakt</w:t>
      </w:r>
      <w:r w:rsidRPr="004B63A4">
        <w:rPr>
          <w:rFonts w:ascii="Poppins" w:hAnsi="Poppins" w:cs="Poppins"/>
        </w:rPr>
        <w:br/>
      </w:r>
      <w:r w:rsidR="00C50C3B">
        <w:rPr>
          <w:rFonts w:ascii="Poppins" w:hAnsi="Poppins" w:cs="Poppins"/>
        </w:rPr>
        <w:t>Heving av kontrakt</w:t>
      </w:r>
      <w:r w:rsidRPr="004B63A4" w:rsidR="00C50C3B">
        <w:rPr>
          <w:rFonts w:ascii="Poppins" w:hAnsi="Poppins" w:cs="Poppins"/>
        </w:rPr>
        <w:t xml:space="preserve"> gjelder for følgende krav i Møre og Romsdal-modellen med endringskatalog: krav til lønn- og arbeidsvilkår, </w:t>
      </w:r>
      <w:r w:rsidR="00C50C3B">
        <w:rPr>
          <w:rFonts w:ascii="Poppins" w:hAnsi="Poppins" w:cs="Poppins"/>
        </w:rPr>
        <w:t xml:space="preserve">dokumentert yrkesskadeforsikring, </w:t>
      </w:r>
      <w:r w:rsidRPr="004B63A4" w:rsidR="00C50C3B">
        <w:rPr>
          <w:rFonts w:ascii="Poppins" w:hAnsi="Poppins" w:cs="Poppins"/>
        </w:rPr>
        <w:t>mannskapslister og oversiktslister, bruk av underleverandør – begrensning i antall ledd,</w:t>
      </w:r>
      <w:r w:rsidR="00C50C3B">
        <w:rPr>
          <w:rFonts w:ascii="Poppins" w:hAnsi="Poppins" w:cs="Poppins"/>
        </w:rPr>
        <w:t xml:space="preserve"> SHA - internkontroll</w:t>
      </w:r>
      <w:r w:rsidRPr="004B63A4" w:rsidR="00C50C3B">
        <w:rPr>
          <w:rFonts w:ascii="Poppins" w:hAnsi="Poppins" w:cs="Poppins"/>
        </w:rPr>
        <w:t xml:space="preserve">. </w:t>
      </w:r>
    </w:p>
    <w:p w:rsidR="00C50C3B" w:rsidP="00566F51" w:rsidRDefault="00C50C3B" w14:paraId="6BEE9473" w14:textId="3FF34D04">
      <w:pPr>
        <w:spacing w:line="240" w:lineRule="auto"/>
        <w:rPr>
          <w:rFonts w:ascii="Poppins" w:hAnsi="Poppins" w:cs="Poppins"/>
        </w:rPr>
      </w:pPr>
    </w:p>
    <w:p w:rsidR="00D9771E" w:rsidP="00566F51" w:rsidRDefault="00D9771E" w14:paraId="7FC6530E" w14:textId="62337A7A">
      <w:pPr>
        <w:spacing w:line="240" w:lineRule="auto"/>
        <w:rPr>
          <w:rFonts w:ascii="Poppins" w:hAnsi="Poppins" w:cs="Poppins"/>
        </w:rPr>
      </w:pPr>
      <w:r w:rsidRPr="004B63A4">
        <w:rPr>
          <w:rFonts w:ascii="Poppins" w:hAnsi="Poppins" w:cs="Poppins"/>
        </w:rPr>
        <w:t>Vesentlig mislighold av bestemmelsen kan påberopes av oppdragsgiver som grunnlag for heving av kontrakt. Før heving gjennomføres skal leverandøren ved skriftlig varsel gis en rimelig tilleggsfrist for å dokumentere retting, med varsel om heving om så ikke skjer. Der slikt mislighold består i stadige brudd på pliktene, kan oppdragsgiver heve selv om leverandøren retter forholdet.</w:t>
      </w:r>
    </w:p>
    <w:p w:rsidRPr="004B63A4" w:rsidR="00900844" w:rsidP="00566F51" w:rsidRDefault="00900844" w14:paraId="66E39B52" w14:textId="77777777">
      <w:pPr>
        <w:spacing w:line="240" w:lineRule="auto"/>
        <w:rPr>
          <w:rFonts w:ascii="Poppins" w:hAnsi="Poppins" w:cs="Poppins"/>
        </w:rPr>
      </w:pPr>
    </w:p>
    <w:p w:rsidR="00D9771E" w:rsidP="00566F51" w:rsidRDefault="00D9771E" w14:paraId="587346C3" w14:textId="36605E70">
      <w:pPr>
        <w:spacing w:line="240" w:lineRule="auto"/>
        <w:rPr>
          <w:rFonts w:ascii="Poppins" w:hAnsi="Poppins" w:cs="Poppins"/>
        </w:rPr>
      </w:pPr>
      <w:r w:rsidRPr="004B63A4">
        <w:rPr>
          <w:rFonts w:ascii="Poppins" w:hAnsi="Poppins" w:cs="Poppins"/>
        </w:rPr>
        <w:t xml:space="preserve">Ved manglende betaling av skatt og avgift: </w:t>
      </w:r>
    </w:p>
    <w:p w:rsidRPr="00051A0F" w:rsidR="00051A0F" w:rsidP="00051A0F" w:rsidRDefault="00051A0F" w14:paraId="0CAF94E8" w14:textId="0BCC1947">
      <w:pPr>
        <w:spacing w:after="160" w:line="259" w:lineRule="auto"/>
        <w:rPr>
          <w:lang w:eastAsia="nb-NO"/>
        </w:rPr>
      </w:pPr>
      <w:r w:rsidRPr="00051A0F">
        <w:rPr>
          <w:lang w:eastAsia="nb-NO"/>
        </w:rPr>
        <w:t>Dersom leverandøren vesentlig misligholder sine forpliktelser til å betale skatter og/eller avgifter kan oppdragsgiver heve kontrakte</w:t>
      </w:r>
      <w:r w:rsidR="00C8783A">
        <w:rPr>
          <w:lang w:eastAsia="nb-NO"/>
        </w:rPr>
        <w:t>n etter at det er gitt en kort frist til å rette.</w:t>
      </w:r>
      <w:r w:rsidRPr="00051A0F">
        <w:rPr>
          <w:lang w:eastAsia="nb-NO"/>
        </w:rPr>
        <w:t xml:space="preserve"> Retten til å heve gjelder ikke dersom kravet formelt er bestridt overfor kompetent myndighet og leverandøren kan sannsynliggjøre overfor oppdragsgiver at kravet ikke er berettiget.</w:t>
      </w:r>
      <w:r w:rsidRPr="00051A0F">
        <w:rPr>
          <w:rFonts w:ascii="Times New Roman" w:hAnsi="Times New Roman" w:cs="Times New Roman"/>
          <w:lang w:eastAsia="nb-NO"/>
        </w:rPr>
        <w:t>  </w:t>
      </w:r>
      <w:r w:rsidRPr="00051A0F">
        <w:rPr>
          <w:rFonts w:ascii="Poppins" w:hAnsi="Poppins" w:cs="Poppins"/>
          <w:lang w:eastAsia="nb-NO"/>
        </w:rPr>
        <w:t> </w:t>
      </w:r>
    </w:p>
    <w:p w:rsidRPr="006A3580" w:rsidR="00051A0F" w:rsidP="00051A0F" w:rsidRDefault="00051A0F" w14:paraId="46F04EDD" w14:textId="1E1DDDC4">
      <w:pPr>
        <w:spacing w:after="160" w:line="259" w:lineRule="auto"/>
        <w:rPr>
          <w:lang w:eastAsia="nb-NO"/>
        </w:rPr>
      </w:pPr>
      <w:r w:rsidRPr="00051A0F">
        <w:rPr>
          <w:lang w:eastAsia="nb-NO"/>
        </w:rPr>
        <w:t xml:space="preserve">Dersom leverandørens underleverandør i 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w:t>
      </w:r>
      <w:r w:rsidRPr="00051A0F">
        <w:rPr>
          <w:lang w:eastAsia="nb-NO"/>
        </w:rPr>
        <w:t>Dersom leverandøren ikke skifter ut underleverandøren som den er forpliktet til å skifte ut, kan oppdragsgiver heve avtalen.</w:t>
      </w:r>
      <w:r w:rsidRPr="00051A0F">
        <w:rPr>
          <w:rFonts w:ascii="Times New Roman" w:hAnsi="Times New Roman" w:cs="Times New Roman"/>
          <w:lang w:eastAsia="nb-NO"/>
        </w:rPr>
        <w:t> </w:t>
      </w:r>
      <w:r w:rsidRPr="006A3580">
        <w:rPr>
          <w:lang w:eastAsia="nb-NO"/>
        </w:rPr>
        <w:t> </w:t>
      </w:r>
    </w:p>
    <w:p w:rsidRPr="004B63A4" w:rsidR="00D9771E" w:rsidP="0C97F474" w:rsidRDefault="00D9771E" w14:paraId="596E9D26" w14:textId="0E38648C">
      <w:pPr>
        <w:spacing w:line="240" w:lineRule="auto"/>
        <w:rPr>
          <w:rFonts w:ascii="Poppins" w:hAnsi="Poppins" w:cs="Poppins"/>
        </w:rPr>
      </w:pPr>
      <w:r>
        <w:br/>
      </w:r>
    </w:p>
    <w:p w:rsidR="00D507B7" w:rsidP="00566F51" w:rsidRDefault="00D9771E" w14:paraId="0913910D" w14:textId="4BF6ABEF">
      <w:pPr>
        <w:spacing w:line="240" w:lineRule="auto"/>
        <w:rPr>
          <w:rFonts w:ascii="Poppins" w:hAnsi="Poppins" w:cs="Poppins"/>
        </w:rPr>
      </w:pPr>
      <w:r w:rsidRPr="004B63A4">
        <w:rPr>
          <w:rFonts w:ascii="Poppins" w:hAnsi="Poppins" w:cs="Poppins"/>
          <w:u w:val="single"/>
        </w:rPr>
        <w:t>Utskifting av underleverandør</w:t>
      </w:r>
      <w:r w:rsidRPr="004B63A4">
        <w:rPr>
          <w:rFonts w:ascii="Poppins" w:hAnsi="Poppins" w:cs="Poppins"/>
        </w:rPr>
        <w:br/>
      </w:r>
      <w:r w:rsidR="00D507B7">
        <w:rPr>
          <w:rFonts w:ascii="Poppins" w:hAnsi="Poppins" w:cs="Poppins"/>
        </w:rPr>
        <w:t>Utskifting av underleverandør</w:t>
      </w:r>
      <w:r w:rsidRPr="004B63A4" w:rsidR="00D507B7">
        <w:rPr>
          <w:rFonts w:ascii="Poppins" w:hAnsi="Poppins" w:cs="Poppins"/>
        </w:rPr>
        <w:t xml:space="preserve"> gjelder for følgende krav i Møre og Romsdal-modellen med endringskatalog: Lønn- og arbeidsvilkår, </w:t>
      </w:r>
      <w:r w:rsidR="00D507B7">
        <w:rPr>
          <w:rFonts w:ascii="Poppins" w:hAnsi="Poppins" w:cs="Poppins"/>
        </w:rPr>
        <w:t xml:space="preserve">dokumentert yrkesskadeforsikring, </w:t>
      </w:r>
      <w:r w:rsidRPr="004B63A4" w:rsidR="00D507B7">
        <w:rPr>
          <w:rFonts w:ascii="Poppins" w:hAnsi="Poppins" w:cs="Poppins"/>
        </w:rPr>
        <w:t>mannskapslister og oversiktslister, Internkontroll – SHA, manglende betaling av skatt og avgift,</w:t>
      </w:r>
    </w:p>
    <w:p w:rsidR="00D507B7" w:rsidP="00566F51" w:rsidRDefault="00D507B7" w14:paraId="5C32ABAF" w14:textId="77777777">
      <w:pPr>
        <w:spacing w:line="240" w:lineRule="auto"/>
        <w:rPr>
          <w:rFonts w:ascii="Poppins" w:hAnsi="Poppins" w:cs="Poppins"/>
        </w:rPr>
      </w:pPr>
    </w:p>
    <w:p w:rsidRPr="004B63A4" w:rsidR="00566F51" w:rsidP="00566F51" w:rsidRDefault="00D9771E" w14:paraId="302B1D8C" w14:textId="1C05BA5B">
      <w:pPr>
        <w:spacing w:line="240" w:lineRule="auto"/>
        <w:rPr>
          <w:rFonts w:ascii="Poppins" w:hAnsi="Poppins" w:cs="Poppins"/>
        </w:rPr>
      </w:pPr>
      <w:r w:rsidRPr="004B63A4">
        <w:rPr>
          <w:rFonts w:ascii="Poppins" w:hAnsi="Poppins" w:cs="Poppins"/>
        </w:rPr>
        <w:t xml:space="preserve">Oppdragsgiver kan kreve at leverandøren skifter ut underleverandør ved vesentlig mislighold, som ikke blir rettet innen en rimelig frist eller der misligholdet består i stadige brudd på pliktene, selv om underleverandøren retter forholdet. Dette skal skje for leverandørens regning og risiko. </w:t>
      </w:r>
      <w:r w:rsidRPr="004B63A4">
        <w:rPr>
          <w:rFonts w:ascii="Poppins" w:hAnsi="Poppins" w:cs="Poppins"/>
        </w:rPr>
        <w:br/>
      </w:r>
    </w:p>
    <w:p w:rsidRPr="004B63A4" w:rsidR="00D9771E" w:rsidP="00566F51" w:rsidRDefault="00D9771E" w14:paraId="3AEF39F2" w14:textId="77777777">
      <w:pPr>
        <w:spacing w:line="240" w:lineRule="auto"/>
        <w:rPr>
          <w:rFonts w:ascii="Poppins" w:hAnsi="Poppins" w:cs="Poppins"/>
        </w:rPr>
      </w:pPr>
      <w:r w:rsidRPr="0C1B3A9C">
        <w:rPr>
          <w:rFonts w:ascii="Poppins" w:hAnsi="Poppins" w:cs="Poppins"/>
        </w:rPr>
        <w:t xml:space="preserve">Ved manglende betaling av skatt og avgift: Dersom det ikke fremlegges skatteattest eller denne viser restanser som ikke er ubetydelige, kan oppdragsgiver kreve at underleverandøren skiftes ut uten omkostninger dersom forholdet ikke rettes innen en rimelig frist, gitt ved skriftlig varsel. Retten til å kreve utskifting gjelder ikke dersom kravet formelt er bestridt overfor kompetent myndighet og klagen fremstår som saklig </w:t>
      </w:r>
      <w:r>
        <w:rPr>
          <w:rFonts w:ascii="Poppins" w:hAnsi="Poppins" w:cs="Poppins"/>
        </w:rPr>
        <w:t>begrunnet</w:t>
      </w:r>
      <w:r w:rsidRPr="0C1B3A9C">
        <w:rPr>
          <w:rFonts w:ascii="Poppins" w:hAnsi="Poppins" w:cs="Poppins"/>
        </w:rPr>
        <w:t>.</w:t>
      </w:r>
    </w:p>
    <w:p w:rsidRPr="00A042DE" w:rsidR="00C111A1" w:rsidP="00566F51" w:rsidRDefault="00A042DE" w14:paraId="36470C2A" w14:textId="11F35989">
      <w:pPr>
        <w:spacing w:after="160" w:line="240" w:lineRule="auto"/>
      </w:pPr>
      <w:r>
        <w:br w:type="page"/>
      </w:r>
    </w:p>
    <w:sdt>
      <w:sdtPr>
        <w:id w:val="399633529"/>
        <w:docPartObj>
          <w:docPartGallery w:val="Cover Pages"/>
        </w:docPartObj>
      </w:sdtPr>
      <w:sdtEndPr/>
      <w:sdtContent>
        <w:p w:rsidRPr="00055459" w:rsidR="003D340C" w:rsidP="00031DA7" w:rsidRDefault="00C111A1" w14:paraId="5EAA7C4D" w14:textId="5AA2F83B">
          <w:pPr>
            <w:pStyle w:val="Baksidetekst"/>
            <w:rPr>
              <w:lang w:val="nn-NO"/>
            </w:rPr>
          </w:pPr>
          <w:r w:rsidRPr="00612DA5">
            <w:rPr>
              <w:noProof/>
            </w:rPr>
            <mc:AlternateContent>
              <mc:Choice Requires="wps">
                <w:drawing>
                  <wp:anchor distT="0" distB="0" distL="114300" distR="114300" simplePos="0" relativeHeight="251658242" behindDoc="0" locked="1" layoutInCell="1" allowOverlap="1" wp14:anchorId="07C041C0" wp14:editId="75A722A9">
                    <wp:simplePos x="0" y="0"/>
                    <wp:positionH relativeFrom="page">
                      <wp:align>left</wp:align>
                    </wp:positionH>
                    <wp:positionV relativeFrom="page">
                      <wp:align>bottom</wp:align>
                    </wp:positionV>
                    <wp:extent cx="7560000" cy="1080000"/>
                    <wp:effectExtent l="0" t="0" r="3175" b="6350"/>
                    <wp:wrapNone/>
                    <wp:docPr id="17" name="Rektangel 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08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du="http://schemas.microsoft.com/office/word/2023/wordml/word16du">
                <w:pict w14:anchorId="4769A933">
                  <v:rect id="Rektangel 17" style="position:absolute;margin-left:0;margin-top:0;width:595.3pt;height:85.05pt;z-index:25165824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alt="&quot;&quot;" o:spid="_x0000_s1026" fillcolor="white [3212]" stroked="f" strokeweight="1pt" w14:anchorId="64710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">
                    <w10:wrap anchorx="page" anchory="page"/>
                    <w10:anchorlock/>
                  </v:rect>
                </w:pict>
              </mc:Fallback>
            </mc:AlternateContent>
          </w:r>
          <w:r w:rsidRPr="00612DA5">
            <w:rPr>
              <w:noProof/>
            </w:rPr>
            <mc:AlternateContent>
              <mc:Choice Requires="wps">
                <w:drawing>
                  <wp:anchor distT="0" distB="0" distL="114300" distR="114300" simplePos="0" relativeHeight="251658241" behindDoc="0" locked="1" layoutInCell="1" allowOverlap="1" wp14:anchorId="27E9AB47" wp14:editId="4A5C7C43">
                    <wp:simplePos x="0" y="0"/>
                    <wp:positionH relativeFrom="column">
                      <wp:posOffset>648620</wp:posOffset>
                    </wp:positionH>
                    <wp:positionV relativeFrom="page">
                      <wp:posOffset>7653828</wp:posOffset>
                    </wp:positionV>
                    <wp:extent cx="2725200" cy="0"/>
                    <wp:effectExtent l="0" t="0" r="0" b="0"/>
                    <wp:wrapNone/>
                    <wp:docPr id="6" name="Rett linj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2725200" cy="0"/>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du="http://schemas.microsoft.com/office/word/2023/wordml/word16du">
                <w:pict w14:anchorId="473A4EA1">
                  <v:line id="Rett linje 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5pt" from="51.05pt,602.65pt" to="265.65pt,602.65pt" w14:anchorId="059BB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">
                    <v:stroke joinstyle="miter"/>
                    <w10:wrap anchory="page"/>
                    <w10:anchorlock/>
                  </v:line>
                </w:pict>
              </mc:Fallback>
            </mc:AlternateContent>
          </w:r>
          <w:r w:rsidRPr="00612DA5">
            <w:rPr>
              <w:noProof/>
            </w:rPr>
            <w:drawing>
              <wp:anchor distT="6480810" distB="504190" distL="114300" distR="114300" simplePos="0" relativeHeight="251658240" behindDoc="0" locked="1" layoutInCell="1" allowOverlap="1" wp14:anchorId="5917FC64" wp14:editId="083A714E">
                <wp:simplePos x="0" y="0"/>
                <wp:positionH relativeFrom="page">
                  <wp:posOffset>784860</wp:posOffset>
                </wp:positionH>
                <wp:positionV relativeFrom="page">
                  <wp:posOffset>6574155</wp:posOffset>
                </wp:positionV>
                <wp:extent cx="2383200" cy="666000"/>
                <wp:effectExtent l="0" t="0" r="0" b="1270"/>
                <wp:wrapTopAndBottom/>
                <wp:docPr id="3" name="Grafikk 3"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6">
                          <a:extLst>
                            <a:ext uri="{96DAC541-7B7A-43D3-8B79-37D633B846F1}">
                              <asvg:svgBlip xmlns:asvg="http://schemas.microsoft.com/office/drawing/2016/SVG/main" r:embed="rId17"/>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hyperlink w:history="1" r:id="rId18">
            <w:r w:rsidRPr="00301044" w:rsidR="00055459">
              <w:rPr>
                <w:rStyle w:val="Hyperkobling"/>
              </w:rPr>
              <w:t>www.</w:t>
            </w:r>
            <w:r w:rsidRPr="00301044" w:rsidR="00055459">
              <w:rPr>
                <w:rStyle w:val="Hyperkobling"/>
                <w:lang w:val="nn-NO"/>
              </w:rPr>
              <w:t>mrfylke.no</w:t>
            </w:r>
          </w:hyperlink>
          <w:r w:rsidR="00055459">
            <w:rPr>
              <w:lang w:val="nn-NO"/>
            </w:rPr>
            <w:t xml:space="preserve"> </w:t>
          </w:r>
        </w:p>
      </w:sdtContent>
    </w:sdt>
    <w:sectPr w:rsidRPr="00055459" w:rsidR="003D340C" w:rsidSect="008B101D">
      <w:headerReference w:type="even" r:id="rId19"/>
      <w:headerReference w:type="default" r:id="rId20"/>
      <w:footerReference w:type="even" r:id="rId21"/>
      <w:footerReference w:type="default" r:id="rId22"/>
      <w:headerReference w:type="first" r:id="rId23"/>
      <w:footerReference w:type="first" r:id="rId24"/>
      <w:pgSz w:w="11906" w:h="16838" w:orient="portrait"/>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4FF1" w:rsidP="00907030" w:rsidRDefault="00874FF1" w14:paraId="36600F49" w14:textId="77777777">
      <w:r>
        <w:separator/>
      </w:r>
    </w:p>
  </w:endnote>
  <w:endnote w:type="continuationSeparator" w:id="0">
    <w:p w:rsidR="00874FF1" w:rsidP="00907030" w:rsidRDefault="00874FF1" w14:paraId="45CA0028" w14:textId="77777777">
      <w:r>
        <w:continuationSeparator/>
      </w:r>
    </w:p>
  </w:endnote>
  <w:endnote w:type="continuationNotice" w:id="1">
    <w:p w:rsidR="00874FF1" w:rsidRDefault="00874FF1" w14:paraId="2C555266"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Cambria"/>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p14">
  <w:p w:rsidRPr="003A6039" w:rsidR="00EA58D3" w:rsidP="00907030" w:rsidRDefault="00C769EE" w14:paraId="203BC9C3" w14:textId="3DB9C11F">
    <w:pPr>
      <w:pStyle w:val="Bunntekst"/>
      <w:rPr>
        <w:rStyle w:val="Bunntekst--sidetall"/>
      </w:rPr>
    </w:pPr>
    <w:r w:rsidRPr="00C769EE">
      <w:rPr>
        <w:rStyle w:val="Bunntekst--sidetall"/>
        <w:noProof/>
      </w:rPr>
      <mc:AlternateContent>
        <mc:Choice Requires="wps">
          <w:drawing>
            <wp:anchor distT="0" distB="0" distL="114300" distR="114300" simplePos="0" relativeHeight="251658241" behindDoc="0" locked="0" layoutInCell="1" allowOverlap="1" wp14:anchorId="585D7CA0" wp14:editId="1582FDCA">
              <wp:simplePos x="0" y="0"/>
              <wp:positionH relativeFrom="column">
                <wp:posOffset>0</wp:posOffset>
              </wp:positionH>
              <wp:positionV relativeFrom="page">
                <wp:posOffset>10066655</wp:posOffset>
              </wp:positionV>
              <wp:extent cx="5965200" cy="0"/>
              <wp:effectExtent l="0" t="0" r="0" b="0"/>
              <wp:wrapNone/>
              <wp:docPr id="51" name="Rett linje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xmlns:w16du="http://schemas.microsoft.com/office/word/2023/wordml/word16du">
          <w:pict w14:anchorId="70DC2083">
            <v:line id="Rett linje 51"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02D5E1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Pr="00E87EA1" w:rsidR="003A6039">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p14">
  <w:p w:rsidRPr="00D93C0B" w:rsidR="00EA58D3" w:rsidP="00907030" w:rsidRDefault="003A6039" w14:paraId="2009F00D" w14:textId="7876002D">
    <w:pPr>
      <w:pStyle w:val="Bunntekst"/>
    </w:pPr>
    <w:r w:rsidRPr="00A65408">
      <w:rPr>
        <w:rStyle w:val="Bunntekst--sidetall"/>
        <w:noProof/>
        <w:szCs w:val="20"/>
      </w:rPr>
      <mc:AlternateContent>
        <mc:Choice Requires="wps">
          <w:drawing>
            <wp:anchor distT="0" distB="0" distL="114300" distR="114300" simplePos="0" relativeHeight="251658240" behindDoc="0" locked="0" layoutInCell="1" allowOverlap="1" wp14:anchorId="5D4EE4EE" wp14:editId="36B1614B">
              <wp:simplePos x="0" y="0"/>
              <wp:positionH relativeFrom="column">
                <wp:posOffset>728</wp:posOffset>
              </wp:positionH>
              <wp:positionV relativeFrom="page">
                <wp:posOffset>10066802</wp:posOffset>
              </wp:positionV>
              <wp:extent cx="5965200" cy="0"/>
              <wp:effectExtent l="0" t="0" r="0" b="0"/>
              <wp:wrapNone/>
              <wp:docPr id="49" name="Rett linje 4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xmlns:w16du="http://schemas.microsoft.com/office/word/2023/wordml/word16du">
          <w:pict w14:anchorId="1EF44DB6">
            <v:line id="Rett linje 49"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5pt,792.65pt" to="469.75pt,792.65pt" w14:anchorId="123FFA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">
              <v:stroke joinstyle="miter"/>
              <w10:wrap anchory="page"/>
            </v:line>
          </w:pict>
        </mc:Fallback>
      </mc:AlternateContent>
    </w:r>
    <w:r w:rsidRPr="00A65408" w:rsidR="00C769EE">
      <w:rPr>
        <w:rStyle w:val="Bunntekst--sidetall"/>
        <w:szCs w:val="20"/>
      </w:rPr>
      <w:fldChar w:fldCharType="begin"/>
    </w:r>
    <w:r w:rsidRPr="00A65408" w:rsidR="00C769EE">
      <w:rPr>
        <w:rStyle w:val="Bunntekst--sidetall"/>
        <w:szCs w:val="20"/>
      </w:rPr>
      <w:instrText xml:space="preserve"> PAGE   \* MERGEFORMAT </w:instrText>
    </w:r>
    <w:r w:rsidRPr="00A65408" w:rsidR="00C769EE">
      <w:rPr>
        <w:rStyle w:val="Bunntekst--sidetall"/>
        <w:szCs w:val="20"/>
      </w:rPr>
      <w:fldChar w:fldCharType="separate"/>
    </w:r>
    <w:r w:rsidRPr="00A65408" w:rsidR="00C769EE">
      <w:rPr>
        <w:rStyle w:val="Bunntekst--sidetall"/>
        <w:noProof/>
        <w:szCs w:val="20"/>
      </w:rPr>
      <w:t>2</w:t>
    </w:r>
    <w:r w:rsidRPr="00A65408" w:rsidR="00C769EE">
      <w:rPr>
        <w:rStyle w:val="Bunntekst--sidetall"/>
        <w:szCs w:val="20"/>
      </w:rPr>
      <w:fldChar w:fldCharType="end"/>
    </w:r>
    <w:r w:rsidRPr="00D93C0B" w:rsidR="00826F00">
      <w:t xml:space="preserve"> </w:t>
    </w:r>
    <w:r w:rsidRPr="00D93C0B" w:rsidR="00826F00">
      <w:tab/>
    </w:r>
    <w:r w:rsidR="00D93C0B">
      <w:tab/>
    </w:r>
    <w:r w:rsidR="00D93C0B">
      <w:tab/>
    </w:r>
    <w:r w:rsidR="001102A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37916" w:rsidR="00B57B91" w:rsidRDefault="00FC0315" w14:paraId="05156427" w14:textId="0F6C6767">
    <w:pPr>
      <w:pStyle w:val="Bunntekst"/>
      <w:rPr>
        <w:lang w:val="nn-NO"/>
      </w:rPr>
    </w:pPr>
    <w:r>
      <w:t xml:space="preserve">  </w:t>
    </w:r>
    <w:r w:rsidR="00737916">
      <w:ptab w:alignment="center" w:relativeTo="margin" w:leader="none"/>
    </w:r>
    <w:r>
      <w:t xml:space="preserve">  </w:t>
    </w:r>
    <w:r w:rsidR="00737916">
      <w:ptab w:alignment="right" w:relativeTo="margin" w:leader="none"/>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4FF1" w:rsidP="00907030" w:rsidRDefault="00874FF1" w14:paraId="5EB355DC" w14:textId="77777777">
      <w:r>
        <w:separator/>
      </w:r>
    </w:p>
  </w:footnote>
  <w:footnote w:type="continuationSeparator" w:id="0">
    <w:p w:rsidR="00874FF1" w:rsidP="00907030" w:rsidRDefault="00874FF1" w14:paraId="75B0F9FF" w14:textId="77777777">
      <w:r>
        <w:continuationSeparator/>
      </w:r>
    </w:p>
  </w:footnote>
  <w:footnote w:type="continuationNotice" w:id="1">
    <w:p w:rsidR="00874FF1" w:rsidRDefault="00874FF1" w14:paraId="6D634B20"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271C" w:rsidRDefault="0021271C" w14:paraId="4F40AFB9"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7916" w:rsidRDefault="00737916" w14:paraId="2F754827" w14:textId="74E67AEC">
    <w:pPr>
      <w:pStyle w:val="Topptekst"/>
    </w:pPr>
    <w:r>
      <w:tab/>
    </w:r>
    <w:r>
      <w:tab/>
    </w:r>
    <w:r w:rsidR="001A40C3">
      <w:t>1</w:t>
    </w:r>
    <w:r w:rsidR="00C50350">
      <w:t>4</w:t>
    </w:r>
    <w:r w:rsidR="00A53E4C">
      <w:t>.</w:t>
    </w:r>
    <w:r w:rsidR="00436BF3">
      <w:t>1</w:t>
    </w:r>
    <w:r w:rsidR="00C50350">
      <w:t>2</w:t>
    </w:r>
    <w:r w:rsidR="00A53E4C">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271C" w:rsidRDefault="0021271C" w14:paraId="08EB3F6F"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A2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429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76E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E627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8BB0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ECD41FA6"/>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1D12AB3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B60DDCA"/>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2DED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5012F2"/>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835077"/>
    <w:multiLevelType w:val="multilevel"/>
    <w:tmpl w:val="3DEE44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0C86C4D"/>
    <w:multiLevelType w:val="hybridMultilevel"/>
    <w:tmpl w:val="13C2793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19340281"/>
    <w:multiLevelType w:val="hybridMultilevel"/>
    <w:tmpl w:val="7E5852C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3" w15:restartNumberingAfterBreak="0">
    <w:nsid w:val="27300F58"/>
    <w:multiLevelType w:val="hybridMultilevel"/>
    <w:tmpl w:val="37367E56"/>
    <w:lvl w:ilvl="0" w:tplc="A9406D72">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B0347F"/>
    <w:multiLevelType w:val="hybridMultilevel"/>
    <w:tmpl w:val="4B80FCB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7B279A1"/>
    <w:multiLevelType w:val="hybridMultilevel"/>
    <w:tmpl w:val="CF3850F8"/>
    <w:lvl w:ilvl="0" w:tplc="FBA2142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5E46E27"/>
    <w:multiLevelType w:val="hybridMultilevel"/>
    <w:tmpl w:val="AC782C28"/>
    <w:lvl w:ilvl="0" w:tplc="8B7EFA44">
      <w:start w:val="17"/>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D967389"/>
    <w:multiLevelType w:val="hybridMultilevel"/>
    <w:tmpl w:val="2CAE5C28"/>
    <w:lvl w:ilvl="0" w:tplc="CCC4F816">
      <w:start w:val="1"/>
      <w:numFmt w:val="decimal"/>
      <w:lvlText w:val="%1."/>
      <w:lvlJc w:val="left"/>
      <w:pPr>
        <w:ind w:left="720" w:hanging="360"/>
      </w:pPr>
      <w:rPr>
        <w:rFonts w:hint="default" w:eastAsiaTheme="minorHAnsi"/>
        <w:b/>
        <w:color w:val="005686" w:themeColor="text2"/>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F56176C"/>
    <w:multiLevelType w:val="hybridMultilevel"/>
    <w:tmpl w:val="5AD0667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9" w15:restartNumberingAfterBreak="0">
    <w:nsid w:val="74EB19FA"/>
    <w:multiLevelType w:val="hybridMultilevel"/>
    <w:tmpl w:val="80628EBE"/>
    <w:lvl w:ilvl="0" w:tplc="D83AD8B0">
      <w:start w:val="18"/>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5691619"/>
    <w:multiLevelType w:val="hybridMultilevel"/>
    <w:tmpl w:val="0590A856"/>
    <w:lvl w:ilvl="0" w:tplc="E654DB42">
      <w:start w:val="1"/>
      <w:numFmt w:val="decimal"/>
      <w:lvlText w:val="%1."/>
      <w:lvlJc w:val="left"/>
      <w:pPr>
        <w:ind w:left="360" w:hanging="360"/>
      </w:pPr>
      <w:rPr>
        <w:rFonts w:hint="default" w:ascii="Calibri" w:hAnsi="Calibri" w:cs="Calibri"/>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7EEF79D5"/>
    <w:multiLevelType w:val="hybridMultilevel"/>
    <w:tmpl w:val="FC9EF288"/>
    <w:lvl w:ilvl="0" w:tplc="E03627A4">
      <w:start w:val="1"/>
      <w:numFmt w:val="decimal"/>
      <w:pStyle w:val="INNH1"/>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235180">
    <w:abstractNumId w:val="8"/>
  </w:num>
  <w:num w:numId="2" w16cid:durableId="819690274">
    <w:abstractNumId w:val="3"/>
  </w:num>
  <w:num w:numId="3" w16cid:durableId="2000495408">
    <w:abstractNumId w:val="2"/>
  </w:num>
  <w:num w:numId="4" w16cid:durableId="1159079674">
    <w:abstractNumId w:val="1"/>
  </w:num>
  <w:num w:numId="5" w16cid:durableId="2036030148">
    <w:abstractNumId w:val="0"/>
  </w:num>
  <w:num w:numId="6" w16cid:durableId="513613980">
    <w:abstractNumId w:val="9"/>
  </w:num>
  <w:num w:numId="7" w16cid:durableId="1212032715">
    <w:abstractNumId w:val="7"/>
  </w:num>
  <w:num w:numId="8" w16cid:durableId="1564678006">
    <w:abstractNumId w:val="6"/>
  </w:num>
  <w:num w:numId="9" w16cid:durableId="2038962780">
    <w:abstractNumId w:val="5"/>
  </w:num>
  <w:num w:numId="10" w16cid:durableId="829757410">
    <w:abstractNumId w:val="4"/>
  </w:num>
  <w:num w:numId="11" w16cid:durableId="2061243654">
    <w:abstractNumId w:val="14"/>
  </w:num>
  <w:num w:numId="12" w16cid:durableId="1399090713">
    <w:abstractNumId w:val="18"/>
  </w:num>
  <w:num w:numId="13" w16cid:durableId="1455634648">
    <w:abstractNumId w:val="20"/>
  </w:num>
  <w:num w:numId="14" w16cid:durableId="194084008">
    <w:abstractNumId w:val="12"/>
  </w:num>
  <w:num w:numId="15" w16cid:durableId="901523711">
    <w:abstractNumId w:val="17"/>
  </w:num>
  <w:num w:numId="16" w16cid:durableId="65033843">
    <w:abstractNumId w:val="13"/>
  </w:num>
  <w:num w:numId="17" w16cid:durableId="233664739">
    <w:abstractNumId w:val="21"/>
  </w:num>
  <w:num w:numId="18" w16cid:durableId="397750885">
    <w:abstractNumId w:val="10"/>
  </w:num>
  <w:num w:numId="19" w16cid:durableId="571737017">
    <w:abstractNumId w:val="11"/>
  </w:num>
  <w:num w:numId="20" w16cid:durableId="820855641">
    <w:abstractNumId w:val="15"/>
  </w:num>
  <w:num w:numId="21" w16cid:durableId="1053045998">
    <w:abstractNumId w:val="16"/>
  </w:num>
  <w:num w:numId="22" w16cid:durableId="1506091442">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F02"/>
    <w:rsid w:val="00015A68"/>
    <w:rsid w:val="0002288D"/>
    <w:rsid w:val="00031DA7"/>
    <w:rsid w:val="0003579E"/>
    <w:rsid w:val="00051236"/>
    <w:rsid w:val="00051A0F"/>
    <w:rsid w:val="00055459"/>
    <w:rsid w:val="00065968"/>
    <w:rsid w:val="0006683F"/>
    <w:rsid w:val="000814A0"/>
    <w:rsid w:val="00097477"/>
    <w:rsid w:val="000A41F1"/>
    <w:rsid w:val="000A434E"/>
    <w:rsid w:val="000A64D0"/>
    <w:rsid w:val="000A6511"/>
    <w:rsid w:val="000C4DFC"/>
    <w:rsid w:val="000D1FBA"/>
    <w:rsid w:val="000E6E1A"/>
    <w:rsid w:val="000F05AC"/>
    <w:rsid w:val="000F3FFB"/>
    <w:rsid w:val="000F7D75"/>
    <w:rsid w:val="001031CB"/>
    <w:rsid w:val="001102A5"/>
    <w:rsid w:val="00114D42"/>
    <w:rsid w:val="00115504"/>
    <w:rsid w:val="00122E33"/>
    <w:rsid w:val="001230CF"/>
    <w:rsid w:val="00132F96"/>
    <w:rsid w:val="00151FC6"/>
    <w:rsid w:val="001604D2"/>
    <w:rsid w:val="00166839"/>
    <w:rsid w:val="001674C0"/>
    <w:rsid w:val="00172158"/>
    <w:rsid w:val="0017390D"/>
    <w:rsid w:val="00177059"/>
    <w:rsid w:val="00190D65"/>
    <w:rsid w:val="001A3A8F"/>
    <w:rsid w:val="001A40C3"/>
    <w:rsid w:val="001B0010"/>
    <w:rsid w:val="001B58C4"/>
    <w:rsid w:val="001C0674"/>
    <w:rsid w:val="001C22AE"/>
    <w:rsid w:val="001C2B95"/>
    <w:rsid w:val="001F5A93"/>
    <w:rsid w:val="0020167E"/>
    <w:rsid w:val="002033DE"/>
    <w:rsid w:val="002045D7"/>
    <w:rsid w:val="0020714E"/>
    <w:rsid w:val="0021271C"/>
    <w:rsid w:val="00214839"/>
    <w:rsid w:val="00216844"/>
    <w:rsid w:val="00220A92"/>
    <w:rsid w:val="0022783B"/>
    <w:rsid w:val="00236F49"/>
    <w:rsid w:val="002415D9"/>
    <w:rsid w:val="00243AAB"/>
    <w:rsid w:val="00245F5A"/>
    <w:rsid w:val="00257EB9"/>
    <w:rsid w:val="0026324C"/>
    <w:rsid w:val="00272EC5"/>
    <w:rsid w:val="00277E93"/>
    <w:rsid w:val="002810D0"/>
    <w:rsid w:val="00284A54"/>
    <w:rsid w:val="00287138"/>
    <w:rsid w:val="002A4814"/>
    <w:rsid w:val="002A546B"/>
    <w:rsid w:val="002A589B"/>
    <w:rsid w:val="002A590A"/>
    <w:rsid w:val="002A6D23"/>
    <w:rsid w:val="002A74E2"/>
    <w:rsid w:val="002B383B"/>
    <w:rsid w:val="002B4EE2"/>
    <w:rsid w:val="002B6E40"/>
    <w:rsid w:val="002C252A"/>
    <w:rsid w:val="002D6091"/>
    <w:rsid w:val="002D6D3A"/>
    <w:rsid w:val="0030096F"/>
    <w:rsid w:val="003027F8"/>
    <w:rsid w:val="0030483A"/>
    <w:rsid w:val="003100C0"/>
    <w:rsid w:val="00312E3D"/>
    <w:rsid w:val="0032701F"/>
    <w:rsid w:val="003413B1"/>
    <w:rsid w:val="003417CE"/>
    <w:rsid w:val="00346DEC"/>
    <w:rsid w:val="00347DD6"/>
    <w:rsid w:val="003511BE"/>
    <w:rsid w:val="00352853"/>
    <w:rsid w:val="0036017D"/>
    <w:rsid w:val="00367720"/>
    <w:rsid w:val="003770E7"/>
    <w:rsid w:val="00382790"/>
    <w:rsid w:val="00386FCE"/>
    <w:rsid w:val="00391306"/>
    <w:rsid w:val="003A3D0A"/>
    <w:rsid w:val="003A6039"/>
    <w:rsid w:val="003A7B1E"/>
    <w:rsid w:val="003C01D6"/>
    <w:rsid w:val="003C0AA4"/>
    <w:rsid w:val="003D340C"/>
    <w:rsid w:val="003E20A9"/>
    <w:rsid w:val="003E4F49"/>
    <w:rsid w:val="003F0492"/>
    <w:rsid w:val="003F67B9"/>
    <w:rsid w:val="00400192"/>
    <w:rsid w:val="004003D3"/>
    <w:rsid w:val="00401805"/>
    <w:rsid w:val="00404171"/>
    <w:rsid w:val="00420492"/>
    <w:rsid w:val="004206E0"/>
    <w:rsid w:val="004240D6"/>
    <w:rsid w:val="00430EBE"/>
    <w:rsid w:val="00434852"/>
    <w:rsid w:val="00436BF3"/>
    <w:rsid w:val="004375F2"/>
    <w:rsid w:val="00445C48"/>
    <w:rsid w:val="00452360"/>
    <w:rsid w:val="00461AE2"/>
    <w:rsid w:val="004703DD"/>
    <w:rsid w:val="00472892"/>
    <w:rsid w:val="00477312"/>
    <w:rsid w:val="004850D5"/>
    <w:rsid w:val="00490E41"/>
    <w:rsid w:val="004A4A89"/>
    <w:rsid w:val="004A58F4"/>
    <w:rsid w:val="004B1083"/>
    <w:rsid w:val="004B789C"/>
    <w:rsid w:val="004C0764"/>
    <w:rsid w:val="004C0A92"/>
    <w:rsid w:val="004C58CC"/>
    <w:rsid w:val="004D1002"/>
    <w:rsid w:val="004D44EB"/>
    <w:rsid w:val="004D5FE6"/>
    <w:rsid w:val="004E226C"/>
    <w:rsid w:val="004E4BAA"/>
    <w:rsid w:val="004F0ADD"/>
    <w:rsid w:val="004F1286"/>
    <w:rsid w:val="004F2331"/>
    <w:rsid w:val="004F596E"/>
    <w:rsid w:val="0050530B"/>
    <w:rsid w:val="00513278"/>
    <w:rsid w:val="00527158"/>
    <w:rsid w:val="00535791"/>
    <w:rsid w:val="00536546"/>
    <w:rsid w:val="00542851"/>
    <w:rsid w:val="0054402B"/>
    <w:rsid w:val="00551D5C"/>
    <w:rsid w:val="00553882"/>
    <w:rsid w:val="005628E2"/>
    <w:rsid w:val="00566F51"/>
    <w:rsid w:val="0057455E"/>
    <w:rsid w:val="00576636"/>
    <w:rsid w:val="005766F8"/>
    <w:rsid w:val="00590A5C"/>
    <w:rsid w:val="00591942"/>
    <w:rsid w:val="005928B4"/>
    <w:rsid w:val="005B16B7"/>
    <w:rsid w:val="005C4BD0"/>
    <w:rsid w:val="005C7AD8"/>
    <w:rsid w:val="005E420A"/>
    <w:rsid w:val="005F2A2A"/>
    <w:rsid w:val="005F2BFB"/>
    <w:rsid w:val="006039F3"/>
    <w:rsid w:val="00606175"/>
    <w:rsid w:val="00606792"/>
    <w:rsid w:val="006118C9"/>
    <w:rsid w:val="00612DA5"/>
    <w:rsid w:val="00612F3A"/>
    <w:rsid w:val="00617634"/>
    <w:rsid w:val="0062117B"/>
    <w:rsid w:val="00630C78"/>
    <w:rsid w:val="00635E56"/>
    <w:rsid w:val="00650E9F"/>
    <w:rsid w:val="006673C9"/>
    <w:rsid w:val="00672706"/>
    <w:rsid w:val="00675D77"/>
    <w:rsid w:val="00677C10"/>
    <w:rsid w:val="00686FFA"/>
    <w:rsid w:val="006913DC"/>
    <w:rsid w:val="006A2605"/>
    <w:rsid w:val="006A3580"/>
    <w:rsid w:val="006A3B0E"/>
    <w:rsid w:val="006A3CAB"/>
    <w:rsid w:val="007016E1"/>
    <w:rsid w:val="0070310C"/>
    <w:rsid w:val="00705240"/>
    <w:rsid w:val="007105AD"/>
    <w:rsid w:val="00722F09"/>
    <w:rsid w:val="0073347B"/>
    <w:rsid w:val="00737916"/>
    <w:rsid w:val="0074546E"/>
    <w:rsid w:val="007531CE"/>
    <w:rsid w:val="00755662"/>
    <w:rsid w:val="00760C61"/>
    <w:rsid w:val="00762BC2"/>
    <w:rsid w:val="00771767"/>
    <w:rsid w:val="007755B3"/>
    <w:rsid w:val="007821DB"/>
    <w:rsid w:val="007A51B5"/>
    <w:rsid w:val="007B4EED"/>
    <w:rsid w:val="007B6FBB"/>
    <w:rsid w:val="007C0F60"/>
    <w:rsid w:val="007D1D79"/>
    <w:rsid w:val="007D6184"/>
    <w:rsid w:val="007F4C6A"/>
    <w:rsid w:val="007F5F58"/>
    <w:rsid w:val="00801897"/>
    <w:rsid w:val="00801CEC"/>
    <w:rsid w:val="0081642F"/>
    <w:rsid w:val="00817614"/>
    <w:rsid w:val="008202E3"/>
    <w:rsid w:val="00824D21"/>
    <w:rsid w:val="00826D97"/>
    <w:rsid w:val="00826F00"/>
    <w:rsid w:val="00833029"/>
    <w:rsid w:val="00835E96"/>
    <w:rsid w:val="00845F03"/>
    <w:rsid w:val="00851C64"/>
    <w:rsid w:val="008652AB"/>
    <w:rsid w:val="0086738A"/>
    <w:rsid w:val="00872DD4"/>
    <w:rsid w:val="00874FF1"/>
    <w:rsid w:val="0088025B"/>
    <w:rsid w:val="008839C3"/>
    <w:rsid w:val="0088775F"/>
    <w:rsid w:val="0089001D"/>
    <w:rsid w:val="008A5359"/>
    <w:rsid w:val="008B101D"/>
    <w:rsid w:val="008B31A1"/>
    <w:rsid w:val="008B53BF"/>
    <w:rsid w:val="008B6A97"/>
    <w:rsid w:val="008D15A2"/>
    <w:rsid w:val="008D484C"/>
    <w:rsid w:val="008D4FE1"/>
    <w:rsid w:val="008D516C"/>
    <w:rsid w:val="008D5CA3"/>
    <w:rsid w:val="008D691C"/>
    <w:rsid w:val="008E3AF2"/>
    <w:rsid w:val="008F61D7"/>
    <w:rsid w:val="00900844"/>
    <w:rsid w:val="00907030"/>
    <w:rsid w:val="00910B17"/>
    <w:rsid w:val="0091183C"/>
    <w:rsid w:val="00915A4A"/>
    <w:rsid w:val="00915A8F"/>
    <w:rsid w:val="00921233"/>
    <w:rsid w:val="0092138A"/>
    <w:rsid w:val="00925A6D"/>
    <w:rsid w:val="00932973"/>
    <w:rsid w:val="0094463C"/>
    <w:rsid w:val="00960D7F"/>
    <w:rsid w:val="00962213"/>
    <w:rsid w:val="00969BB8"/>
    <w:rsid w:val="009720ED"/>
    <w:rsid w:val="00977D0A"/>
    <w:rsid w:val="0098382F"/>
    <w:rsid w:val="00987211"/>
    <w:rsid w:val="00990ABA"/>
    <w:rsid w:val="00993A6E"/>
    <w:rsid w:val="00993B93"/>
    <w:rsid w:val="009A0C66"/>
    <w:rsid w:val="009A25B3"/>
    <w:rsid w:val="009A29F9"/>
    <w:rsid w:val="009B0043"/>
    <w:rsid w:val="009B4316"/>
    <w:rsid w:val="009B5EA4"/>
    <w:rsid w:val="009C4EAD"/>
    <w:rsid w:val="009C7DDB"/>
    <w:rsid w:val="009D3AF4"/>
    <w:rsid w:val="009E0506"/>
    <w:rsid w:val="009E1055"/>
    <w:rsid w:val="009F5A24"/>
    <w:rsid w:val="00A02AD1"/>
    <w:rsid w:val="00A042DE"/>
    <w:rsid w:val="00A057B4"/>
    <w:rsid w:val="00A10E1E"/>
    <w:rsid w:val="00A11F0C"/>
    <w:rsid w:val="00A21082"/>
    <w:rsid w:val="00A25810"/>
    <w:rsid w:val="00A27355"/>
    <w:rsid w:val="00A35DC3"/>
    <w:rsid w:val="00A3633D"/>
    <w:rsid w:val="00A4495C"/>
    <w:rsid w:val="00A53E4C"/>
    <w:rsid w:val="00A65235"/>
    <w:rsid w:val="00A65408"/>
    <w:rsid w:val="00A765C3"/>
    <w:rsid w:val="00A77E56"/>
    <w:rsid w:val="00A92C22"/>
    <w:rsid w:val="00A939BE"/>
    <w:rsid w:val="00AA3CA0"/>
    <w:rsid w:val="00AC1C50"/>
    <w:rsid w:val="00AD3E2F"/>
    <w:rsid w:val="00AE1C4C"/>
    <w:rsid w:val="00AE384B"/>
    <w:rsid w:val="00AE4E79"/>
    <w:rsid w:val="00AF6388"/>
    <w:rsid w:val="00AF6BF4"/>
    <w:rsid w:val="00B00EA8"/>
    <w:rsid w:val="00B11A72"/>
    <w:rsid w:val="00B12651"/>
    <w:rsid w:val="00B21816"/>
    <w:rsid w:val="00B334A8"/>
    <w:rsid w:val="00B4452E"/>
    <w:rsid w:val="00B53FEA"/>
    <w:rsid w:val="00B5603E"/>
    <w:rsid w:val="00B57B91"/>
    <w:rsid w:val="00B76E4B"/>
    <w:rsid w:val="00B7732F"/>
    <w:rsid w:val="00B84E54"/>
    <w:rsid w:val="00B86F45"/>
    <w:rsid w:val="00B87D19"/>
    <w:rsid w:val="00BB0B05"/>
    <w:rsid w:val="00BB5322"/>
    <w:rsid w:val="00BC54C1"/>
    <w:rsid w:val="00BD0A99"/>
    <w:rsid w:val="00BD1792"/>
    <w:rsid w:val="00BD1A44"/>
    <w:rsid w:val="00BD7314"/>
    <w:rsid w:val="00BF1AC0"/>
    <w:rsid w:val="00C111A1"/>
    <w:rsid w:val="00C310C6"/>
    <w:rsid w:val="00C35108"/>
    <w:rsid w:val="00C41BC6"/>
    <w:rsid w:val="00C41C63"/>
    <w:rsid w:val="00C50350"/>
    <w:rsid w:val="00C50C3B"/>
    <w:rsid w:val="00C53B77"/>
    <w:rsid w:val="00C57C8A"/>
    <w:rsid w:val="00C638B1"/>
    <w:rsid w:val="00C65ABF"/>
    <w:rsid w:val="00C769EE"/>
    <w:rsid w:val="00C76B57"/>
    <w:rsid w:val="00C81C92"/>
    <w:rsid w:val="00C81EC4"/>
    <w:rsid w:val="00C8774F"/>
    <w:rsid w:val="00C8783A"/>
    <w:rsid w:val="00C9500C"/>
    <w:rsid w:val="00C97CFD"/>
    <w:rsid w:val="00CA2167"/>
    <w:rsid w:val="00CA3F15"/>
    <w:rsid w:val="00CB1020"/>
    <w:rsid w:val="00CB3B92"/>
    <w:rsid w:val="00CC08D1"/>
    <w:rsid w:val="00CC6B61"/>
    <w:rsid w:val="00CC70FC"/>
    <w:rsid w:val="00CD2B7A"/>
    <w:rsid w:val="00CE2E55"/>
    <w:rsid w:val="00CE6852"/>
    <w:rsid w:val="00CF1456"/>
    <w:rsid w:val="00CF557E"/>
    <w:rsid w:val="00D02ADC"/>
    <w:rsid w:val="00D0767E"/>
    <w:rsid w:val="00D11408"/>
    <w:rsid w:val="00D30684"/>
    <w:rsid w:val="00D37BA4"/>
    <w:rsid w:val="00D421A1"/>
    <w:rsid w:val="00D507B7"/>
    <w:rsid w:val="00D740DC"/>
    <w:rsid w:val="00D93C0B"/>
    <w:rsid w:val="00D94371"/>
    <w:rsid w:val="00D97165"/>
    <w:rsid w:val="00D9771E"/>
    <w:rsid w:val="00DA03A9"/>
    <w:rsid w:val="00DB7A8F"/>
    <w:rsid w:val="00DC1D8B"/>
    <w:rsid w:val="00DC7431"/>
    <w:rsid w:val="00DD0764"/>
    <w:rsid w:val="00DD10E1"/>
    <w:rsid w:val="00DD3722"/>
    <w:rsid w:val="00DE2537"/>
    <w:rsid w:val="00DE4589"/>
    <w:rsid w:val="00DE7631"/>
    <w:rsid w:val="00E0082E"/>
    <w:rsid w:val="00E02094"/>
    <w:rsid w:val="00E05CE0"/>
    <w:rsid w:val="00E062CF"/>
    <w:rsid w:val="00E11CE1"/>
    <w:rsid w:val="00E17C9D"/>
    <w:rsid w:val="00E2100B"/>
    <w:rsid w:val="00E3116B"/>
    <w:rsid w:val="00E41BBA"/>
    <w:rsid w:val="00E431EE"/>
    <w:rsid w:val="00E46CF7"/>
    <w:rsid w:val="00E51031"/>
    <w:rsid w:val="00E60C59"/>
    <w:rsid w:val="00E6174D"/>
    <w:rsid w:val="00E62227"/>
    <w:rsid w:val="00E62C19"/>
    <w:rsid w:val="00E70618"/>
    <w:rsid w:val="00E72456"/>
    <w:rsid w:val="00E77549"/>
    <w:rsid w:val="00E801FE"/>
    <w:rsid w:val="00E84CC2"/>
    <w:rsid w:val="00E86F02"/>
    <w:rsid w:val="00E87EA1"/>
    <w:rsid w:val="00E92235"/>
    <w:rsid w:val="00E9719F"/>
    <w:rsid w:val="00EA2130"/>
    <w:rsid w:val="00EA2D0B"/>
    <w:rsid w:val="00EA58D3"/>
    <w:rsid w:val="00EB13E1"/>
    <w:rsid w:val="00EC4ADD"/>
    <w:rsid w:val="00EC4EE8"/>
    <w:rsid w:val="00EC5816"/>
    <w:rsid w:val="00EC74AF"/>
    <w:rsid w:val="00ED1313"/>
    <w:rsid w:val="00ED4488"/>
    <w:rsid w:val="00EE270E"/>
    <w:rsid w:val="00F013E4"/>
    <w:rsid w:val="00F042E5"/>
    <w:rsid w:val="00F06206"/>
    <w:rsid w:val="00F078D2"/>
    <w:rsid w:val="00F13EE7"/>
    <w:rsid w:val="00F2046A"/>
    <w:rsid w:val="00F24F6B"/>
    <w:rsid w:val="00F327F1"/>
    <w:rsid w:val="00F34617"/>
    <w:rsid w:val="00F34D83"/>
    <w:rsid w:val="00F37D8C"/>
    <w:rsid w:val="00F43517"/>
    <w:rsid w:val="00F4409C"/>
    <w:rsid w:val="00F451B8"/>
    <w:rsid w:val="00F54F42"/>
    <w:rsid w:val="00F558A0"/>
    <w:rsid w:val="00F63030"/>
    <w:rsid w:val="00F6552B"/>
    <w:rsid w:val="00F70CB2"/>
    <w:rsid w:val="00F713E3"/>
    <w:rsid w:val="00F729CF"/>
    <w:rsid w:val="00F81F14"/>
    <w:rsid w:val="00F83067"/>
    <w:rsid w:val="00F84D37"/>
    <w:rsid w:val="00F84E03"/>
    <w:rsid w:val="00F967D4"/>
    <w:rsid w:val="00F96B15"/>
    <w:rsid w:val="00F97C53"/>
    <w:rsid w:val="00FB0F3E"/>
    <w:rsid w:val="00FB5162"/>
    <w:rsid w:val="00FC0315"/>
    <w:rsid w:val="00FC03B3"/>
    <w:rsid w:val="00FC098F"/>
    <w:rsid w:val="00FC52CC"/>
    <w:rsid w:val="00FD15AD"/>
    <w:rsid w:val="00FF62DA"/>
    <w:rsid w:val="00FF66FC"/>
    <w:rsid w:val="050A9D35"/>
    <w:rsid w:val="0541F2C4"/>
    <w:rsid w:val="08B148FB"/>
    <w:rsid w:val="099F5BF1"/>
    <w:rsid w:val="0A2455A1"/>
    <w:rsid w:val="0C97F474"/>
    <w:rsid w:val="169B4A29"/>
    <w:rsid w:val="16B7BB97"/>
    <w:rsid w:val="16BDDAEB"/>
    <w:rsid w:val="17F8EB2C"/>
    <w:rsid w:val="19837A43"/>
    <w:rsid w:val="1B990A4E"/>
    <w:rsid w:val="1D1A65BE"/>
    <w:rsid w:val="201FE129"/>
    <w:rsid w:val="25971B76"/>
    <w:rsid w:val="27953F9B"/>
    <w:rsid w:val="2A3070A4"/>
    <w:rsid w:val="2D1F817E"/>
    <w:rsid w:val="30A78523"/>
    <w:rsid w:val="3566583B"/>
    <w:rsid w:val="36D2FC1D"/>
    <w:rsid w:val="3EAA5865"/>
    <w:rsid w:val="41432D25"/>
    <w:rsid w:val="425E6278"/>
    <w:rsid w:val="429D5BD8"/>
    <w:rsid w:val="45522708"/>
    <w:rsid w:val="457AEE71"/>
    <w:rsid w:val="46687235"/>
    <w:rsid w:val="482CD76E"/>
    <w:rsid w:val="490C9D5C"/>
    <w:rsid w:val="49212DF2"/>
    <w:rsid w:val="5222BC93"/>
    <w:rsid w:val="530B48AC"/>
    <w:rsid w:val="53BE8CF4"/>
    <w:rsid w:val="59021548"/>
    <w:rsid w:val="5CD4E1F7"/>
    <w:rsid w:val="5E979BAF"/>
    <w:rsid w:val="63C63DD2"/>
    <w:rsid w:val="69B61F92"/>
    <w:rsid w:val="6C58AD96"/>
    <w:rsid w:val="6E8E53E3"/>
    <w:rsid w:val="6F335DFC"/>
    <w:rsid w:val="73416E68"/>
    <w:rsid w:val="781C0DCC"/>
    <w:rsid w:val="794E727B"/>
    <w:rsid w:val="7B14AA59"/>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B88C1"/>
  <w15:chartTrackingRefBased/>
  <w15:docId w15:val="{FCE99BA7-2AA8-4B68-9980-277768F8EE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qFormat="1"/>
    <w:lsdException w:name="Emphasis" w:uiPriority="20"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B0F3E"/>
    <w:pPr>
      <w:spacing w:after="0" w:line="336" w:lineRule="auto"/>
    </w:pPr>
    <w:rPr>
      <w:kern w:val="16"/>
      <w:sz w:val="21"/>
      <w:szCs w:val="21"/>
      <w:lang w:val="nb-NO"/>
    </w:rPr>
  </w:style>
  <w:style w:type="paragraph" w:styleId="Overskrift1">
    <w:name w:val="heading 1"/>
    <w:basedOn w:val="Normal"/>
    <w:next w:val="Normal"/>
    <w:link w:val="Overskrift1Tegn"/>
    <w:uiPriority w:val="9"/>
    <w:qFormat/>
    <w:rsid w:val="00190D65"/>
    <w:pPr>
      <w:keepNext/>
      <w:keepLines/>
      <w:spacing w:before="300" w:after="74" w:line="192" w:lineRule="auto"/>
      <w:outlineLvl w:val="0"/>
    </w:pPr>
    <w:rPr>
      <w:rFonts w:ascii="Poppins SemiBold" w:hAnsi="Poppins SemiBold" w:cs="Poppins SemiBold" w:eastAsiaTheme="majorEastAsia"/>
      <w:color w:val="005686" w:themeColor="text2"/>
      <w:sz w:val="68"/>
      <w:szCs w:val="68"/>
    </w:rPr>
  </w:style>
  <w:style w:type="paragraph" w:styleId="Overskrift2">
    <w:name w:val="heading 2"/>
    <w:basedOn w:val="Normal"/>
    <w:next w:val="Normal"/>
    <w:link w:val="Overskrift2Tegn"/>
    <w:uiPriority w:val="9"/>
    <w:unhideWhenUsed/>
    <w:qFormat/>
    <w:rsid w:val="00F24F6B"/>
    <w:pPr>
      <w:keepNext/>
      <w:keepLines/>
      <w:spacing w:before="400" w:after="44" w:line="216" w:lineRule="auto"/>
      <w:outlineLvl w:val="1"/>
    </w:pPr>
    <w:rPr>
      <w:rFonts w:asciiTheme="majorHAnsi" w:hAnsiTheme="majorHAnsi" w:eastAsiaTheme="majorEastAsia" w:cstheme="majorBidi"/>
      <w:b/>
      <w:bCs/>
      <w:color w:val="005686" w:themeColor="text2"/>
      <w:sz w:val="48"/>
      <w:szCs w:val="60"/>
    </w:rPr>
  </w:style>
  <w:style w:type="paragraph" w:styleId="Overskrift3">
    <w:name w:val="heading 3"/>
    <w:basedOn w:val="Normal"/>
    <w:next w:val="Normal"/>
    <w:link w:val="Overskrift3Tegn"/>
    <w:uiPriority w:val="9"/>
    <w:unhideWhenUsed/>
    <w:qFormat/>
    <w:rsid w:val="00DD3722"/>
    <w:pPr>
      <w:keepNext/>
      <w:keepLines/>
      <w:spacing w:before="384" w:after="80" w:line="216" w:lineRule="auto"/>
      <w:outlineLvl w:val="2"/>
    </w:pPr>
    <w:rPr>
      <w:rFonts w:asciiTheme="majorHAnsi" w:hAnsiTheme="majorHAnsi" w:eastAsiaTheme="majorEastAsia" w:cstheme="majorBidi"/>
      <w:b/>
      <w:bCs/>
      <w:color w:val="005686" w:themeColor="text2"/>
      <w:sz w:val="36"/>
      <w:szCs w:val="36"/>
    </w:rPr>
  </w:style>
  <w:style w:type="paragraph" w:styleId="Overskrift4">
    <w:name w:val="heading 4"/>
    <w:basedOn w:val="Normal"/>
    <w:next w:val="Normal"/>
    <w:link w:val="Overskrift4Tegn"/>
    <w:uiPriority w:val="9"/>
    <w:unhideWhenUsed/>
    <w:qFormat/>
    <w:rsid w:val="009F5A24"/>
    <w:pPr>
      <w:keepNext/>
      <w:keepLines/>
      <w:spacing w:before="370" w:after="100" w:line="216" w:lineRule="auto"/>
      <w:outlineLvl w:val="3"/>
    </w:pPr>
    <w:rPr>
      <w:rFonts w:asciiTheme="majorHAnsi" w:hAnsiTheme="majorHAnsi" w:eastAsiaTheme="majorEastAsia" w:cstheme="majorBidi"/>
      <w:b/>
      <w:bCs/>
      <w:color w:val="005686" w:themeColor="text2"/>
      <w:sz w:val="30"/>
      <w:szCs w:val="30"/>
    </w:rPr>
  </w:style>
  <w:style w:type="paragraph" w:styleId="Overskrift5">
    <w:name w:val="heading 5"/>
    <w:basedOn w:val="Normal"/>
    <w:next w:val="Normal"/>
    <w:link w:val="Overskrift5Tegn"/>
    <w:uiPriority w:val="9"/>
    <w:unhideWhenUsed/>
    <w:qFormat/>
    <w:rsid w:val="004375F2"/>
    <w:pPr>
      <w:keepNext/>
      <w:keepLines/>
      <w:spacing w:before="440" w:after="120" w:line="216" w:lineRule="auto"/>
      <w:outlineLvl w:val="4"/>
    </w:pPr>
    <w:rPr>
      <w:rFonts w:ascii="Poppins SemiBold" w:hAnsi="Poppins SemiBold" w:eastAsiaTheme="majorEastAsia" w:cstheme="majorBidi"/>
      <w:bCs/>
      <w:color w:val="000000" w:themeColor="text1"/>
      <w:sz w:val="24"/>
      <w:szCs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styleId="TopptekstTegn" w:customStyle="1">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styleId="BunntekstTegn" w:customStyle="1">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styleId="Overskrift2Tegn" w:customStyle="1">
    <w:name w:val="Overskrift 2 Tegn"/>
    <w:basedOn w:val="Standardskriftforavsnitt"/>
    <w:link w:val="Overskrift2"/>
    <w:uiPriority w:val="9"/>
    <w:rsid w:val="00F24F6B"/>
    <w:rPr>
      <w:rFonts w:asciiTheme="majorHAnsi" w:hAnsiTheme="majorHAnsi" w:eastAsiaTheme="majorEastAsia" w:cstheme="majorBidi"/>
      <w:b/>
      <w:bCs/>
      <w:color w:val="005686" w:themeColor="text2"/>
      <w:kern w:val="16"/>
      <w:sz w:val="48"/>
      <w:szCs w:val="60"/>
    </w:rPr>
  </w:style>
  <w:style w:type="character" w:styleId="Overskrift3Tegn" w:customStyle="1">
    <w:name w:val="Overskrift 3 Tegn"/>
    <w:basedOn w:val="Standardskriftforavsnitt"/>
    <w:link w:val="Overskrift3"/>
    <w:uiPriority w:val="9"/>
    <w:rsid w:val="00DD3722"/>
    <w:rPr>
      <w:rFonts w:asciiTheme="majorHAnsi" w:hAnsiTheme="majorHAnsi" w:eastAsiaTheme="majorEastAsia" w:cstheme="majorBidi"/>
      <w:b/>
      <w:bCs/>
      <w:color w:val="005686" w:themeColor="text2"/>
      <w:sz w:val="36"/>
      <w:szCs w:val="36"/>
    </w:rPr>
  </w:style>
  <w:style w:type="character" w:styleId="Overskrift4Tegn" w:customStyle="1">
    <w:name w:val="Overskrift 4 Tegn"/>
    <w:basedOn w:val="Standardskriftforavsnitt"/>
    <w:link w:val="Overskrift4"/>
    <w:uiPriority w:val="9"/>
    <w:rsid w:val="009F5A24"/>
    <w:rPr>
      <w:rFonts w:asciiTheme="majorHAnsi" w:hAnsiTheme="majorHAnsi" w:eastAsiaTheme="majorEastAsia" w:cstheme="majorBidi"/>
      <w:b/>
      <w:bCs/>
      <w:color w:val="005686" w:themeColor="text2"/>
      <w:sz w:val="30"/>
      <w:szCs w:val="30"/>
    </w:rPr>
  </w:style>
  <w:style w:type="paragraph" w:styleId="Ingress" w:customStyle="1">
    <w:name w:val="Ingress"/>
    <w:basedOn w:val="Normal"/>
    <w:uiPriority w:val="10"/>
    <w:qFormat/>
    <w:rsid w:val="00DD3722"/>
    <w:pPr>
      <w:spacing w:line="293" w:lineRule="auto"/>
    </w:pPr>
    <w:rPr>
      <w:sz w:val="24"/>
      <w:szCs w:val="24"/>
    </w:rPr>
  </w:style>
  <w:style w:type="character" w:styleId="Overskrift5Tegn" w:customStyle="1">
    <w:name w:val="Overskrift 5 Tegn"/>
    <w:basedOn w:val="Standardskriftforavsnitt"/>
    <w:link w:val="Overskrift5"/>
    <w:uiPriority w:val="9"/>
    <w:rsid w:val="004375F2"/>
    <w:rPr>
      <w:rFonts w:ascii="Poppins SemiBold" w:hAnsi="Poppins SemiBold" w:eastAsiaTheme="majorEastAsia"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styleId="IngenmellomromTegn" w:customStyle="1">
    <w:name w:val="Ingen mellomrom Tegn"/>
    <w:basedOn w:val="Standardskriftforavsnitt"/>
    <w:link w:val="Ingenmellomrom"/>
    <w:uiPriority w:val="1"/>
    <w:rsid w:val="00EA58D3"/>
    <w:rPr>
      <w:rFonts w:eastAsiaTheme="minorEastAsia"/>
      <w:lang w:eastAsia="nn-NO"/>
    </w:rPr>
  </w:style>
  <w:style w:type="character" w:styleId="Bunntekst--sidetall" w:customStyle="1">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styleId="Tekstboksoverskrift" w:customStyle="1">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styleId="Overskrift1Tegn" w:customStyle="1">
    <w:name w:val="Overskrift 1 Tegn"/>
    <w:basedOn w:val="Standardskriftforavsnitt"/>
    <w:link w:val="Overskrift1"/>
    <w:uiPriority w:val="9"/>
    <w:rsid w:val="00190D65"/>
    <w:rPr>
      <w:rFonts w:ascii="Poppins SemiBold" w:hAnsi="Poppins SemiBold" w:cs="Poppins SemiBold" w:eastAsiaTheme="majorEastAsia"/>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hAnsi="Poppins Medium" w:cs="Poppins Medium" w:eastAsiaTheme="minorEastAsia"/>
      <w:color w:val="000000" w:themeColor="text1"/>
      <w:sz w:val="32"/>
      <w:szCs w:val="32"/>
    </w:rPr>
  </w:style>
  <w:style w:type="character" w:styleId="UndertittelTegn" w:customStyle="1">
    <w:name w:val="Undertittel Tegn"/>
    <w:basedOn w:val="Standardskriftforavsnitt"/>
    <w:link w:val="Undertittel"/>
    <w:uiPriority w:val="11"/>
    <w:rsid w:val="005F2A2A"/>
    <w:rPr>
      <w:rFonts w:ascii="Poppins Medium" w:hAnsi="Poppins Medium" w:cs="Poppins Medium" w:eastAsiaTheme="minorEastAsia"/>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styleId="TittelTegn" w:customStyle="1">
    <w:name w:val="Tittel Tegn"/>
    <w:basedOn w:val="Standardskriftforavsnitt"/>
    <w:link w:val="Tittel"/>
    <w:uiPriority w:val="99"/>
    <w:semiHidden/>
    <w:rsid w:val="005F2A2A"/>
    <w:rPr>
      <w:rFonts w:ascii="Poppins SemiBold" w:hAnsi="Poppins SemiBold" w:cs="Poppins SemiBold" w:eastAsiaTheme="majorEastAsia"/>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color="1DADFF" w:themeColor="accent1" w:themeTint="99" w:sz="4" w:space="0"/>
        <w:left w:val="single" w:color="1DADFF" w:themeColor="accent1" w:themeTint="99" w:sz="4" w:space="0"/>
        <w:bottom w:val="single" w:color="1DADFF" w:themeColor="accent1" w:themeTint="99" w:sz="4" w:space="0"/>
        <w:right w:val="single" w:color="1DADFF" w:themeColor="accent1" w:themeTint="99" w:sz="4" w:space="0"/>
        <w:insideH w:val="single" w:color="1DADFF" w:themeColor="accent1" w:themeTint="99" w:sz="4" w:space="0"/>
        <w:insideV w:val="single" w:color="1DADFF" w:themeColor="accent1" w:themeTint="99" w:sz="4" w:space="0"/>
      </w:tblBorders>
    </w:tblPr>
    <w:tblStylePr w:type="firstRow">
      <w:rPr>
        <w:b/>
        <w:bCs/>
        <w:color w:val="FFFFFF" w:themeColor="background1"/>
      </w:rPr>
      <w:tblPr/>
      <w:tcPr>
        <w:tcBorders>
          <w:top w:val="single" w:color="005686" w:themeColor="accent1" w:sz="4" w:space="0"/>
          <w:left w:val="single" w:color="005686" w:themeColor="accent1" w:sz="4" w:space="0"/>
          <w:bottom w:val="single" w:color="005686" w:themeColor="accent1" w:sz="4" w:space="0"/>
          <w:right w:val="single" w:color="005686" w:themeColor="accent1" w:sz="4" w:space="0"/>
          <w:insideH w:val="nil"/>
          <w:insideV w:val="nil"/>
        </w:tcBorders>
        <w:shd w:val="clear" w:color="auto" w:fill="005686" w:themeFill="accent1"/>
      </w:tcPr>
    </w:tblStylePr>
    <w:tblStylePr w:type="lastRow">
      <w:rPr>
        <w:b/>
        <w:bCs/>
      </w:rPr>
      <w:tblPr/>
      <w:tcPr>
        <w:tcBorders>
          <w:top w:val="double" w:color="005686" w:themeColor="accent1" w:sz="4" w:space="0"/>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styleId="Baksidetekst" w:customStyle="1">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436BF3"/>
    <w:pPr>
      <w:numPr>
        <w:numId w:val="17"/>
      </w:numPr>
      <w:pBdr>
        <w:bottom w:val="single" w:color="005686" w:themeColor="text2" w:sz="2" w:space="1"/>
        <w:between w:val="single" w:color="005686" w:themeColor="text2" w:sz="2" w:space="1"/>
      </w:pBdr>
      <w:tabs>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color="005686" w:themeColor="text2" w:sz="2" w:space="1"/>
        <w:between w:val="single" w:color="005686" w:themeColor="text2" w:sz="2" w:space="1"/>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character" w:styleId="Ulstomtale">
    <w:name w:val="Unresolved Mention"/>
    <w:basedOn w:val="Standardskriftforavsnitt"/>
    <w:uiPriority w:val="99"/>
    <w:semiHidden/>
    <w:unhideWhenUsed/>
    <w:rsid w:val="00055459"/>
    <w:rPr>
      <w:color w:val="605E5C"/>
      <w:shd w:val="clear" w:color="auto" w:fill="E1DFDD"/>
    </w:rPr>
  </w:style>
  <w:style w:type="character" w:styleId="normaltextrun" w:customStyle="1">
    <w:name w:val="normaltextrun"/>
    <w:basedOn w:val="Standardskriftforavsnitt"/>
    <w:rsid w:val="00434852"/>
  </w:style>
  <w:style w:type="paragraph" w:styleId="NormalWeb">
    <w:name w:val="Normal (Web)"/>
    <w:basedOn w:val="Normal"/>
    <w:uiPriority w:val="99"/>
    <w:unhideWhenUsed/>
    <w:rsid w:val="00BD1792"/>
    <w:pPr>
      <w:spacing w:before="100" w:beforeAutospacing="1" w:after="100" w:afterAutospacing="1" w:line="240" w:lineRule="auto"/>
    </w:pPr>
    <w:rPr>
      <w:rFonts w:ascii="Times New Roman" w:hAnsi="Times New Roman" w:eastAsia="Times New Roman" w:cs="Times New Roman"/>
      <w:kern w:val="0"/>
      <w:sz w:val="24"/>
      <w:szCs w:val="24"/>
      <w:lang w:eastAsia="nb-NO"/>
    </w:rPr>
  </w:style>
  <w:style w:type="character" w:styleId="Utheving">
    <w:name w:val="Emphasis"/>
    <w:basedOn w:val="Standardskriftforavsnitt"/>
    <w:uiPriority w:val="20"/>
    <w:qFormat/>
    <w:rsid w:val="00BD1792"/>
    <w:rPr>
      <w:i/>
      <w:iCs/>
    </w:rPr>
  </w:style>
  <w:style w:type="character" w:styleId="Merknadsreferanse">
    <w:name w:val="annotation reference"/>
    <w:basedOn w:val="Standardskriftforavsnitt"/>
    <w:uiPriority w:val="99"/>
    <w:semiHidden/>
    <w:unhideWhenUsed/>
    <w:rsid w:val="00993A6E"/>
    <w:rPr>
      <w:sz w:val="16"/>
      <w:szCs w:val="16"/>
    </w:rPr>
  </w:style>
  <w:style w:type="paragraph" w:styleId="Merknadstekst">
    <w:name w:val="annotation text"/>
    <w:basedOn w:val="Normal"/>
    <w:link w:val="MerknadstekstTegn"/>
    <w:uiPriority w:val="99"/>
    <w:unhideWhenUsed/>
    <w:rsid w:val="00993A6E"/>
    <w:pPr>
      <w:spacing w:line="240" w:lineRule="auto"/>
    </w:pPr>
    <w:rPr>
      <w:sz w:val="20"/>
      <w:szCs w:val="20"/>
    </w:rPr>
  </w:style>
  <w:style w:type="character" w:styleId="MerknadstekstTegn" w:customStyle="1">
    <w:name w:val="Merknadstekst Tegn"/>
    <w:basedOn w:val="Standardskriftforavsnitt"/>
    <w:link w:val="Merknadstekst"/>
    <w:uiPriority w:val="99"/>
    <w:rsid w:val="00993A6E"/>
    <w:rPr>
      <w:kern w:val="16"/>
      <w:sz w:val="20"/>
      <w:szCs w:val="20"/>
      <w:lang w:val="nb-NO"/>
    </w:rPr>
  </w:style>
  <w:style w:type="paragraph" w:styleId="Kommentaremne">
    <w:name w:val="annotation subject"/>
    <w:basedOn w:val="Merknadstekst"/>
    <w:next w:val="Merknadstekst"/>
    <w:link w:val="KommentaremneTegn"/>
    <w:uiPriority w:val="99"/>
    <w:semiHidden/>
    <w:unhideWhenUsed/>
    <w:rsid w:val="00993A6E"/>
    <w:rPr>
      <w:b/>
      <w:bCs/>
    </w:rPr>
  </w:style>
  <w:style w:type="character" w:styleId="KommentaremneTegn" w:customStyle="1">
    <w:name w:val="Kommentaremne Tegn"/>
    <w:basedOn w:val="MerknadstekstTegn"/>
    <w:link w:val="Kommentaremne"/>
    <w:uiPriority w:val="99"/>
    <w:semiHidden/>
    <w:rsid w:val="00993A6E"/>
    <w:rPr>
      <w:b/>
      <w:bCs/>
      <w:kern w:val="16"/>
      <w:sz w:val="20"/>
      <w:szCs w:val="20"/>
      <w:lang w:val="nb-NO"/>
    </w:rPr>
  </w:style>
  <w:style w:type="paragraph" w:styleId="il-li" w:customStyle="1">
    <w:name w:val="il-li"/>
    <w:basedOn w:val="Normal"/>
    <w:rsid w:val="00E46CF7"/>
    <w:pPr>
      <w:spacing w:before="100" w:beforeAutospacing="1" w:after="100" w:afterAutospacing="1" w:line="240" w:lineRule="auto"/>
    </w:pPr>
    <w:rPr>
      <w:rFonts w:ascii="Times New Roman" w:hAnsi="Times New Roman" w:eastAsia="Times New Roman" w:cs="Times New Roman"/>
      <w:kern w:val="0"/>
      <w:sz w:val="24"/>
      <w:szCs w:val="24"/>
      <w:lang w:eastAsia="nb-NO"/>
    </w:rPr>
  </w:style>
  <w:style w:type="paragraph" w:styleId="mortaga" w:customStyle="1">
    <w:name w:val="mortag_a"/>
    <w:basedOn w:val="Normal"/>
    <w:rsid w:val="004850D5"/>
    <w:pPr>
      <w:spacing w:before="100" w:beforeAutospacing="1" w:after="100" w:afterAutospacing="1" w:line="240" w:lineRule="auto"/>
    </w:pPr>
    <w:rPr>
      <w:rFonts w:ascii="Times New Roman" w:hAnsi="Times New Roman" w:eastAsia="Times New Roman" w:cs="Times New Roman"/>
      <w:kern w:val="0"/>
      <w:sz w:val="24"/>
      <w:szCs w:val="24"/>
      <w:lang w:eastAsia="nb-NO"/>
    </w:rPr>
  </w:style>
  <w:style w:type="character" w:styleId="break" w:customStyle="1">
    <w:name w:val="break"/>
    <w:basedOn w:val="Standardskriftforavsnitt"/>
    <w:rsid w:val="004850D5"/>
  </w:style>
  <w:style w:type="paragraph" w:styleId="mortagam" w:customStyle="1">
    <w:name w:val="mortag_am"/>
    <w:basedOn w:val="Normal"/>
    <w:rsid w:val="004850D5"/>
    <w:pPr>
      <w:spacing w:before="100" w:beforeAutospacing="1" w:after="100" w:afterAutospacing="1" w:line="240" w:lineRule="auto"/>
    </w:pPr>
    <w:rPr>
      <w:rFonts w:ascii="Times New Roman" w:hAnsi="Times New Roman" w:eastAsia="Times New Roman" w:cs="Times New Roman"/>
      <w:kern w:val="0"/>
      <w:sz w:val="24"/>
      <w:szCs w:val="24"/>
      <w:lang w:eastAsia="nb-NO"/>
    </w:rPr>
  </w:style>
  <w:style w:type="character" w:styleId="avsnittnummer" w:customStyle="1">
    <w:name w:val="avsnittnummer"/>
    <w:basedOn w:val="Standardskriftforavsnitt"/>
    <w:rsid w:val="00D02ADC"/>
  </w:style>
  <w:style w:type="character" w:styleId="Fulgthyperkobling">
    <w:name w:val="FollowedHyperlink"/>
    <w:basedOn w:val="Standardskriftforavsnitt"/>
    <w:uiPriority w:val="99"/>
    <w:semiHidden/>
    <w:unhideWhenUsed/>
    <w:rsid w:val="004D44EB"/>
    <w:rPr>
      <w:color w:val="4D4D4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8392">
      <w:bodyDiv w:val="1"/>
      <w:marLeft w:val="0"/>
      <w:marRight w:val="0"/>
      <w:marTop w:val="0"/>
      <w:marBottom w:val="0"/>
      <w:divBdr>
        <w:top w:val="none" w:sz="0" w:space="0" w:color="auto"/>
        <w:left w:val="none" w:sz="0" w:space="0" w:color="auto"/>
        <w:bottom w:val="none" w:sz="0" w:space="0" w:color="auto"/>
        <w:right w:val="none" w:sz="0" w:space="0" w:color="auto"/>
      </w:divBdr>
    </w:div>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468548562">
      <w:bodyDiv w:val="1"/>
      <w:marLeft w:val="0"/>
      <w:marRight w:val="0"/>
      <w:marTop w:val="0"/>
      <w:marBottom w:val="0"/>
      <w:divBdr>
        <w:top w:val="none" w:sz="0" w:space="0" w:color="auto"/>
        <w:left w:val="none" w:sz="0" w:space="0" w:color="auto"/>
        <w:bottom w:val="none" w:sz="0" w:space="0" w:color="auto"/>
        <w:right w:val="none" w:sz="0" w:space="0" w:color="auto"/>
      </w:divBdr>
    </w:div>
    <w:div w:id="721292051">
      <w:bodyDiv w:val="1"/>
      <w:marLeft w:val="0"/>
      <w:marRight w:val="0"/>
      <w:marTop w:val="0"/>
      <w:marBottom w:val="0"/>
      <w:divBdr>
        <w:top w:val="none" w:sz="0" w:space="0" w:color="auto"/>
        <w:left w:val="none" w:sz="0" w:space="0" w:color="auto"/>
        <w:bottom w:val="none" w:sz="0" w:space="0" w:color="auto"/>
        <w:right w:val="none" w:sz="0" w:space="0" w:color="auto"/>
      </w:divBdr>
    </w:div>
    <w:div w:id="975643692">
      <w:bodyDiv w:val="1"/>
      <w:marLeft w:val="0"/>
      <w:marRight w:val="0"/>
      <w:marTop w:val="0"/>
      <w:marBottom w:val="0"/>
      <w:divBdr>
        <w:top w:val="none" w:sz="0" w:space="0" w:color="auto"/>
        <w:left w:val="none" w:sz="0" w:space="0" w:color="auto"/>
        <w:bottom w:val="none" w:sz="0" w:space="0" w:color="auto"/>
        <w:right w:val="none" w:sz="0" w:space="0" w:color="auto"/>
      </w:divBdr>
    </w:div>
    <w:div w:id="1144084983">
      <w:bodyDiv w:val="1"/>
      <w:marLeft w:val="0"/>
      <w:marRight w:val="0"/>
      <w:marTop w:val="0"/>
      <w:marBottom w:val="0"/>
      <w:divBdr>
        <w:top w:val="none" w:sz="0" w:space="0" w:color="auto"/>
        <w:left w:val="none" w:sz="0" w:space="0" w:color="auto"/>
        <w:bottom w:val="none" w:sz="0" w:space="0" w:color="auto"/>
        <w:right w:val="none" w:sz="0" w:space="0" w:color="auto"/>
      </w:divBdr>
    </w:div>
    <w:div w:id="1344240479">
      <w:bodyDiv w:val="1"/>
      <w:marLeft w:val="0"/>
      <w:marRight w:val="0"/>
      <w:marTop w:val="0"/>
      <w:marBottom w:val="0"/>
      <w:divBdr>
        <w:top w:val="none" w:sz="0" w:space="0" w:color="auto"/>
        <w:left w:val="none" w:sz="0" w:space="0" w:color="auto"/>
        <w:bottom w:val="none" w:sz="0" w:space="0" w:color="auto"/>
        <w:right w:val="none" w:sz="0" w:space="0" w:color="auto"/>
      </w:divBdr>
      <w:divsChild>
        <w:div w:id="501162505">
          <w:marLeft w:val="-300"/>
          <w:marRight w:val="-300"/>
          <w:marTop w:val="0"/>
          <w:marBottom w:val="150"/>
          <w:divBdr>
            <w:top w:val="none" w:sz="0" w:space="0" w:color="auto"/>
            <w:left w:val="none" w:sz="0" w:space="0" w:color="auto"/>
            <w:bottom w:val="none" w:sz="0" w:space="0" w:color="auto"/>
            <w:right w:val="none" w:sz="0" w:space="0" w:color="auto"/>
          </w:divBdr>
        </w:div>
      </w:divsChild>
    </w:div>
    <w:div w:id="1381248691">
      <w:bodyDiv w:val="1"/>
      <w:marLeft w:val="0"/>
      <w:marRight w:val="0"/>
      <w:marTop w:val="0"/>
      <w:marBottom w:val="0"/>
      <w:divBdr>
        <w:top w:val="none" w:sz="0" w:space="0" w:color="auto"/>
        <w:left w:val="none" w:sz="0" w:space="0" w:color="auto"/>
        <w:bottom w:val="none" w:sz="0" w:space="0" w:color="auto"/>
        <w:right w:val="none" w:sz="0" w:space="0" w:color="auto"/>
      </w:divBdr>
    </w:div>
    <w:div w:id="1500728093">
      <w:bodyDiv w:val="1"/>
      <w:marLeft w:val="0"/>
      <w:marRight w:val="0"/>
      <w:marTop w:val="0"/>
      <w:marBottom w:val="0"/>
      <w:divBdr>
        <w:top w:val="none" w:sz="0" w:space="0" w:color="auto"/>
        <w:left w:val="none" w:sz="0" w:space="0" w:color="auto"/>
        <w:bottom w:val="none" w:sz="0" w:space="0" w:color="auto"/>
        <w:right w:val="none" w:sz="0" w:space="0" w:color="auto"/>
      </w:divBdr>
      <w:divsChild>
        <w:div w:id="1518807259">
          <w:marLeft w:val="-300"/>
          <w:marRight w:val="-300"/>
          <w:marTop w:val="0"/>
          <w:marBottom w:val="150"/>
          <w:divBdr>
            <w:top w:val="none" w:sz="0" w:space="0" w:color="auto"/>
            <w:left w:val="none" w:sz="0" w:space="0" w:color="auto"/>
            <w:bottom w:val="none" w:sz="0" w:space="0" w:color="auto"/>
            <w:right w:val="none" w:sz="0" w:space="0" w:color="auto"/>
          </w:divBdr>
        </w:div>
        <w:div w:id="2104455155">
          <w:marLeft w:val="-300"/>
          <w:marRight w:val="-300"/>
          <w:marTop w:val="0"/>
          <w:marBottom w:val="150"/>
          <w:divBdr>
            <w:top w:val="none" w:sz="0" w:space="0" w:color="auto"/>
            <w:left w:val="none" w:sz="0" w:space="0" w:color="auto"/>
            <w:bottom w:val="none" w:sz="0" w:space="0" w:color="auto"/>
            <w:right w:val="none" w:sz="0" w:space="0" w:color="auto"/>
          </w:divBdr>
        </w:div>
      </w:divsChild>
    </w:div>
    <w:div w:id="2039550497">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hyperlink" Target="http://www.mrfylke.no"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image" Target="media/image6.sv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3.xml" Id="rId24" /><Relationship Type="http://schemas.openxmlformats.org/officeDocument/2006/relationships/customXml" Target="../customXml/item5.xml" Id="rId5" /><Relationship Type="http://schemas.openxmlformats.org/officeDocument/2006/relationships/image" Target="media/image4.svg" Id="rId15" /><Relationship Type="http://schemas.openxmlformats.org/officeDocument/2006/relationships/header" Target="header3.xml" Id="rId23" /><Relationship Type="http://schemas.openxmlformats.org/officeDocument/2006/relationships/footnotes" Target="foot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oter" Target="footer2.xml" Id="rId22" /><Relationship Type="http://schemas.openxmlformats.org/officeDocument/2006/relationships/theme" Target="theme/theme1.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eng\AppData\Roaming\Microsoft\Maler\MRFK_rapportm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0331E93F594987AA350BA483A05EC7"/>
        <w:category>
          <w:name w:val="Generelt"/>
          <w:gallery w:val="placeholder"/>
        </w:category>
        <w:types>
          <w:type w:val="bbPlcHdr"/>
        </w:types>
        <w:behaviors>
          <w:behavior w:val="content"/>
        </w:behaviors>
        <w:guid w:val="{8CB1A5FC-7AB0-4D8C-8995-ACC9E8FA68ED}"/>
      </w:docPartPr>
      <w:docPartBody>
        <w:p xmlns:wp14="http://schemas.microsoft.com/office/word/2010/wordml" w:rsidR="00817614" w:rsidP="00817614" w:rsidRDefault="00817614" w14:paraId="48EBE178" wp14:textId="77777777">
          <w:pPr>
            <w:pStyle w:val="AF0331E93F594987AA350BA483A05EC7"/>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Cambria"/>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4"/>
    <w:rsid w:val="008176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17614"/>
    <w:rPr>
      <w:color w:val="808080"/>
    </w:rPr>
  </w:style>
  <w:style w:type="paragraph" w:customStyle="1" w:styleId="AF0331E93F594987AA350BA483A05EC7">
    <w:name w:val="AF0331E93F594987AA350BA483A05EC7"/>
    <w:rsid w:val="008176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ocument>
  <footer/>
  <body/>
  <properties>
    <mutualMergeSupport>False</mutualMergeSupport>
    <templateURI>docx</templateURI>
    <websakInfo>
      <fletteDato>08.10.2023</fletteDato>
      <sakid>1100031374</sakid>
      <jpid>1100007475</jpid>
      <filUnique/>
      <filChecksumFørFlett/>
      <erHoveddokument>False</erHoveddokument>
      <dcTitle>Status arbeid med seriøst arbeidsliv</dcTitle>
    </websakInfo>
    <language/>
    <showHiddenMark>False</showHiddenMark>
    <mergeMode>MergeOne</mergeMode>
  </properties>
  <header/>
</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7CC8CE1A5BC4DAE26FA6147257B72" ma:contentTypeVersion="16" ma:contentTypeDescription="Create a new document." ma:contentTypeScope="" ma:versionID="3a882b2dc8b378c72aebc8159d6c29a3">
  <xsd:schema xmlns:xsd="http://www.w3.org/2001/XMLSchema" xmlns:xs="http://www.w3.org/2001/XMLSchema" xmlns:p="http://schemas.microsoft.com/office/2006/metadata/properties" xmlns:ns2="74138ca7-dbcc-4e5b-8b09-e1facd40ad64" xmlns:ns3="c4fe850b-1598-4699-9153-384ee167c2f0" targetNamespace="http://schemas.microsoft.com/office/2006/metadata/properties" ma:root="true" ma:fieldsID="7b3bdb5c5f96d329da76adb48a14f654" ns2:_="" ns3:_="">
    <xsd:import namespace="74138ca7-dbcc-4e5b-8b09-e1facd40ad64"/>
    <xsd:import namespace="c4fe850b-1598-4699-9153-384ee167c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ca7-dbcc-4e5b-8b09-e1facd40a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e850b-1598-4699-9153-384ee167c2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f39e95-8fcc-482f-bb03-f5532c472e1c}" ma:internalName="TaxCatchAll" ma:showField="CatchAllData" ma:web="c4fe850b-1598-4699-9153-384ee167c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4138ca7-dbcc-4e5b-8b09-e1facd40ad64">
      <Terms xmlns="http://schemas.microsoft.com/office/infopath/2007/PartnerControls"/>
    </lcf76f155ced4ddcb4097134ff3c332f>
    <TaxCatchAll xmlns="c4fe850b-1598-4699-9153-384ee167c2f0" xsi:nil="true"/>
  </documentManagement>
</p:properties>
</file>

<file path=customXml/itemProps1.xml><?xml version="1.0" encoding="utf-8"?>
<ds:datastoreItem xmlns:ds="http://schemas.openxmlformats.org/officeDocument/2006/customXml" ds:itemID="{20A4FC52-D3CC-4DDF-B880-3A30454CB304}">
  <ds:schemaRefs/>
</ds:datastoreItem>
</file>

<file path=customXml/itemProps2.xml><?xml version="1.0" encoding="utf-8"?>
<ds:datastoreItem xmlns:ds="http://schemas.openxmlformats.org/officeDocument/2006/customXml" ds:itemID="{8A227401-126A-45AA-9F06-EF9748494EF0}">
  <ds:schemaRefs>
    <ds:schemaRef ds:uri="http://schemas.openxmlformats.org/officeDocument/2006/bibliography"/>
  </ds:schemaRefs>
</ds:datastoreItem>
</file>

<file path=customXml/itemProps3.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4.xml><?xml version="1.0" encoding="utf-8"?>
<ds:datastoreItem xmlns:ds="http://schemas.openxmlformats.org/officeDocument/2006/customXml" ds:itemID="{58137C33-2B4E-4019-AA4C-6FFEE5219BD4}"/>
</file>

<file path=customXml/itemProps5.xml><?xml version="1.0" encoding="utf-8"?>
<ds:datastoreItem xmlns:ds="http://schemas.openxmlformats.org/officeDocument/2006/customXml" ds:itemID="{D76DB184-7014-4C61-9898-74C55DD55FAE}">
  <ds:schemaRefs>
    <ds:schemaRef ds:uri="6e39ba4b-3023-46d1-97b6-6b4c6814465d"/>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http://schemas.microsoft.com/office/infopath/2007/PartnerControls"/>
    <ds:schemaRef ds:uri="6e63ff2d-b7de-4ad2-a37f-023ba9cec5d4"/>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MRFK_rapportmal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Møre og Romsdal-modellen</dc:title>
  <dc:subject/>
  <dc:creator>Rakel Bruteig Wiig</dc:creator>
  <cp:keywords/>
  <dc:description/>
  <cp:lastModifiedBy>Rakel Bruteig Wiig</cp:lastModifiedBy>
  <cp:revision>3</cp:revision>
  <cp:lastPrinted>2023-12-14T20:51:00Z</cp:lastPrinted>
  <dcterms:created xsi:type="dcterms:W3CDTF">2024-01-09T12:13:00Z</dcterms:created>
  <dcterms:modified xsi:type="dcterms:W3CDTF">2024-01-09T12:33:32Z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0x010100FC37CC8CE1A5BC4DAE26FA6147257B72</vt:lpwstr>
  </property>
</Properties>
</file>